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6" w:type="dxa"/>
        <w:tblLayout w:type="fixed"/>
        <w:tblCellMar>
          <w:left w:w="0" w:type="dxa"/>
          <w:right w:w="0" w:type="dxa"/>
        </w:tblCellMar>
        <w:tblLook w:val="0000" w:firstRow="0" w:lastRow="0" w:firstColumn="0" w:lastColumn="0" w:noHBand="0" w:noVBand="0"/>
      </w:tblPr>
      <w:tblGrid>
        <w:gridCol w:w="4536"/>
        <w:gridCol w:w="2410"/>
        <w:gridCol w:w="142"/>
        <w:gridCol w:w="708"/>
        <w:gridCol w:w="2404"/>
        <w:gridCol w:w="6"/>
      </w:tblGrid>
      <w:tr w:rsidR="000235BC" w14:paraId="68B31F52" w14:textId="77777777" w:rsidTr="00A51443">
        <w:trPr>
          <w:gridAfter w:val="1"/>
          <w:wAfter w:w="6" w:type="dxa"/>
          <w:trHeight w:hRule="exact" w:val="1089"/>
        </w:trPr>
        <w:tc>
          <w:tcPr>
            <w:tcW w:w="4536" w:type="dxa"/>
            <w:vAlign w:val="bottom"/>
          </w:tcPr>
          <w:p w14:paraId="268E7473" w14:textId="77777777" w:rsidR="000235BC" w:rsidRDefault="003E5577" w:rsidP="002557E4">
            <w:pPr>
              <w:pStyle w:val="BrandingFormat"/>
            </w:pPr>
            <w:bookmarkStart w:id="0" w:name="_Hlk123495635"/>
            <w:bookmarkStart w:id="1" w:name="Logo_DB"/>
            <w:bookmarkEnd w:id="0"/>
            <w:r>
              <w:t xml:space="preserve"> </w:t>
            </w:r>
            <w:bookmarkEnd w:id="1"/>
          </w:p>
        </w:tc>
        <w:tc>
          <w:tcPr>
            <w:tcW w:w="5664" w:type="dxa"/>
            <w:gridSpan w:val="4"/>
            <w:vAlign w:val="bottom"/>
          </w:tcPr>
          <w:p w14:paraId="42163319" w14:textId="77777777" w:rsidR="000235BC" w:rsidRDefault="000235BC" w:rsidP="002557E4">
            <w:pPr>
              <w:spacing w:after="173"/>
              <w:jc w:val="right"/>
            </w:pPr>
          </w:p>
        </w:tc>
      </w:tr>
      <w:tr w:rsidR="000235BC" w14:paraId="43EA8A0C" w14:textId="77777777" w:rsidTr="00A51443">
        <w:trPr>
          <w:gridAfter w:val="1"/>
          <w:wAfter w:w="6" w:type="dxa"/>
          <w:trHeight w:hRule="exact" w:val="510"/>
        </w:trPr>
        <w:tc>
          <w:tcPr>
            <w:tcW w:w="10200" w:type="dxa"/>
            <w:gridSpan w:val="5"/>
            <w:tcBorders>
              <w:top w:val="single" w:sz="2" w:space="0" w:color="auto"/>
              <w:bottom w:val="single" w:sz="2" w:space="0" w:color="auto"/>
            </w:tcBorders>
            <w:vAlign w:val="center"/>
          </w:tcPr>
          <w:p w14:paraId="3AC57371" w14:textId="004DA427" w:rsidR="000235BC" w:rsidRPr="00724AEA" w:rsidRDefault="00EE5723" w:rsidP="00EE5723">
            <w:pPr>
              <w:pStyle w:val="zDokumenttyp"/>
              <w:jc w:val="center"/>
            </w:pPr>
            <w:r>
              <w:t>Kravspesifkasjon til FDV</w:t>
            </w:r>
            <w:r w:rsidR="00E7297C" w:rsidRPr="00662962">
              <w:t>U</w:t>
            </w:r>
            <w:r>
              <w:t>-dokumentasjon</w:t>
            </w:r>
          </w:p>
        </w:tc>
      </w:tr>
      <w:tr w:rsidR="00690C73" w:rsidRPr="009B599C" w14:paraId="3C36E50F" w14:textId="77777777" w:rsidTr="00A51443">
        <w:tblPrEx>
          <w:tblCellMar>
            <w:left w:w="70" w:type="dxa"/>
            <w:right w:w="70" w:type="dxa"/>
          </w:tblCellMar>
        </w:tblPrEx>
        <w:trPr>
          <w:gridAfter w:val="1"/>
          <w:wAfter w:w="6" w:type="dxa"/>
          <w:trHeight w:val="1714"/>
        </w:trPr>
        <w:tc>
          <w:tcPr>
            <w:tcW w:w="10200" w:type="dxa"/>
            <w:gridSpan w:val="5"/>
            <w:tcBorders>
              <w:top w:val="single" w:sz="2" w:space="0" w:color="auto"/>
            </w:tcBorders>
            <w:vAlign w:val="bottom"/>
          </w:tcPr>
          <w:p w14:paraId="17BEB997" w14:textId="2FA0E574" w:rsidR="00690C73" w:rsidRPr="00EE5723" w:rsidRDefault="00690C73" w:rsidP="009329F9">
            <w:pPr>
              <w:pStyle w:val="zLedtext"/>
              <w:jc w:val="right"/>
              <w:rPr>
                <w:caps w:val="0"/>
                <w:sz w:val="32"/>
                <w:szCs w:val="32"/>
                <w:lang w:val="nb-NO"/>
              </w:rPr>
            </w:pPr>
          </w:p>
          <w:p w14:paraId="0AE2976C" w14:textId="6C85FFAC" w:rsidR="00690C73" w:rsidRPr="00EE5723" w:rsidRDefault="00690C73" w:rsidP="009329F9">
            <w:pPr>
              <w:pStyle w:val="zLedtext"/>
              <w:jc w:val="right"/>
              <w:rPr>
                <w:caps w:val="0"/>
                <w:sz w:val="32"/>
                <w:szCs w:val="32"/>
                <w:lang w:val="nb-NO"/>
              </w:rPr>
            </w:pPr>
          </w:p>
          <w:p w14:paraId="319043EC" w14:textId="3C3E95BB" w:rsidR="00662216" w:rsidRPr="00BE43A1" w:rsidRDefault="0092791D" w:rsidP="009C1A1E">
            <w:pPr>
              <w:pStyle w:val="zLedtext"/>
              <w:jc w:val="center"/>
              <w:rPr>
                <w:b/>
                <w:bCs/>
                <w:sz w:val="44"/>
                <w:szCs w:val="44"/>
                <w:lang w:val="nb-NO"/>
              </w:rPr>
            </w:pPr>
            <w:r>
              <w:rPr>
                <w:b/>
                <w:bCs/>
                <w:noProof/>
                <w:sz w:val="44"/>
                <w:szCs w:val="44"/>
                <w:lang w:val="nb-NO"/>
              </w:rPr>
              <w:t>nordland fylkeskommune</w:t>
            </w:r>
          </w:p>
          <w:p w14:paraId="5D184240" w14:textId="77777777" w:rsidR="00662216" w:rsidRDefault="00662216" w:rsidP="009C1A1E">
            <w:pPr>
              <w:pStyle w:val="zLedtext"/>
              <w:jc w:val="center"/>
              <w:rPr>
                <w:sz w:val="32"/>
                <w:szCs w:val="32"/>
                <w:lang w:val="nb-NO"/>
              </w:rPr>
            </w:pPr>
          </w:p>
          <w:p w14:paraId="31D7BB3D" w14:textId="3B2A33F6" w:rsidR="00662216" w:rsidRPr="00690C73" w:rsidRDefault="00662216" w:rsidP="009C1A1E">
            <w:pPr>
              <w:pStyle w:val="zLedtext"/>
              <w:jc w:val="center"/>
              <w:rPr>
                <w:sz w:val="32"/>
                <w:szCs w:val="32"/>
                <w:lang w:val="nb-NO"/>
              </w:rPr>
            </w:pPr>
          </w:p>
        </w:tc>
      </w:tr>
      <w:tr w:rsidR="00770C9B" w:rsidRPr="009B599C" w14:paraId="43ED9E96" w14:textId="77777777" w:rsidTr="00A51443">
        <w:trPr>
          <w:gridAfter w:val="1"/>
          <w:wAfter w:w="6" w:type="dxa"/>
          <w:trHeight w:hRule="exact" w:val="7365"/>
        </w:trPr>
        <w:tc>
          <w:tcPr>
            <w:tcW w:w="10200" w:type="dxa"/>
            <w:gridSpan w:val="5"/>
          </w:tcPr>
          <w:p w14:paraId="53C5C976" w14:textId="77777777" w:rsidR="00770C9B" w:rsidRPr="00770C9B" w:rsidRDefault="00770C9B" w:rsidP="00AA1688">
            <w:pPr>
              <w:rPr>
                <w:lang w:val="nb-NO"/>
              </w:rPr>
            </w:pPr>
          </w:p>
          <w:p w14:paraId="65CEA71B" w14:textId="20D32557" w:rsidR="00770C9B" w:rsidRPr="009B599C" w:rsidRDefault="006C3C0D" w:rsidP="0092791D">
            <w:pPr>
              <w:jc w:val="center"/>
              <w:rPr>
                <w:lang w:val="nb-NO"/>
              </w:rPr>
            </w:pPr>
            <w:r>
              <w:rPr>
                <w:noProof/>
              </w:rPr>
              <w:drawing>
                <wp:inline distT="0" distB="0" distL="0" distR="0" wp14:anchorId="59196622" wp14:editId="1AA93307">
                  <wp:extent cx="5144274" cy="1552575"/>
                  <wp:effectExtent l="0" t="0" r="0" b="0"/>
                  <wp:docPr id="14935242"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93230" cy="1567350"/>
                          </a:xfrm>
                          <a:prstGeom prst="rect">
                            <a:avLst/>
                          </a:prstGeom>
                          <a:noFill/>
                          <a:ln>
                            <a:noFill/>
                          </a:ln>
                        </pic:spPr>
                      </pic:pic>
                    </a:graphicData>
                  </a:graphic>
                </wp:inline>
              </w:drawing>
            </w:r>
            <w:r w:rsidR="00662216">
              <w:rPr>
                <w:noProof/>
                <w:lang w:val="nb-NO" w:eastAsia="nb-NO"/>
              </w:rPr>
              <mc:AlternateContent>
                <mc:Choice Requires="wps">
                  <w:drawing>
                    <wp:anchor distT="0" distB="0" distL="114300" distR="114300" simplePos="0" relativeHeight="251665408" behindDoc="0" locked="0" layoutInCell="1" allowOverlap="1" wp14:anchorId="0028B4A3" wp14:editId="345313D9">
                      <wp:simplePos x="0" y="0"/>
                      <wp:positionH relativeFrom="margin">
                        <wp:align>center</wp:align>
                      </wp:positionH>
                      <wp:positionV relativeFrom="paragraph">
                        <wp:posOffset>4441825</wp:posOffset>
                      </wp:positionV>
                      <wp:extent cx="6119495" cy="142875"/>
                      <wp:effectExtent l="0" t="0" r="0" b="9525"/>
                      <wp:wrapNone/>
                      <wp:docPr id="1" name="Tekstboks 1"/>
                      <wp:cNvGraphicFramePr/>
                      <a:graphic xmlns:a="http://schemas.openxmlformats.org/drawingml/2006/main">
                        <a:graphicData uri="http://schemas.microsoft.com/office/word/2010/wordprocessingShape">
                          <wps:wsp>
                            <wps:cNvSpPr txBox="1"/>
                            <wps:spPr>
                              <a:xfrm>
                                <a:off x="0" y="0"/>
                                <a:ext cx="6119495" cy="142875"/>
                              </a:xfrm>
                              <a:prstGeom prst="rect">
                                <a:avLst/>
                              </a:prstGeom>
                              <a:solidFill>
                                <a:prstClr val="white"/>
                              </a:solidFill>
                              <a:ln>
                                <a:noFill/>
                              </a:ln>
                            </wps:spPr>
                            <wps:txbx>
                              <w:txbxContent>
                                <w:p w14:paraId="06B16530" w14:textId="77777777" w:rsidR="00D6388A" w:rsidRPr="004430A6" w:rsidRDefault="00D6388A" w:rsidP="004430A6">
                                  <w:pPr>
                                    <w:pStyle w:val="Bildetekst"/>
                                    <w:ind w:left="0"/>
                                    <w:jc w:val="center"/>
                                    <w:rPr>
                                      <w:noProof/>
                                      <w:sz w:val="20"/>
                                      <w:szCs w:val="20"/>
                                      <w:lang w:val="nb-NO"/>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28B4A3" id="_x0000_t202" coordsize="21600,21600" o:spt="202" path="m,l,21600r21600,l21600,xe">
                      <v:stroke joinstyle="miter"/>
                      <v:path gradientshapeok="t" o:connecttype="rect"/>
                    </v:shapetype>
                    <v:shape id="Tekstboks 1" o:spid="_x0000_s1026" type="#_x0000_t202" style="position:absolute;left:0;text-align:left;margin-left:0;margin-top:349.75pt;width:481.85pt;height:11.25pt;z-index:25166540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" stroked="f">
                      <v:textbox inset="0,0,0,0">
                        <w:txbxContent>
                          <w:p w14:paraId="06B16530" w14:textId="77777777" w:rsidR="00D6388A" w:rsidRPr="004430A6" w:rsidRDefault="00D6388A" w:rsidP="004430A6">
                            <w:pPr>
                              <w:pStyle w:val="Bildetekst"/>
                              <w:ind w:left="0"/>
                              <w:jc w:val="center"/>
                              <w:rPr>
                                <w:noProof/>
                                <w:sz w:val="20"/>
                                <w:szCs w:val="20"/>
                                <w:lang w:val="nb-NO"/>
                              </w:rPr>
                            </w:pPr>
                          </w:p>
                        </w:txbxContent>
                      </v:textbox>
                      <w10:wrap anchorx="margin"/>
                    </v:shape>
                  </w:pict>
                </mc:Fallback>
              </mc:AlternateContent>
            </w:r>
          </w:p>
        </w:tc>
      </w:tr>
      <w:tr w:rsidR="00770C9B" w:rsidRPr="009A32F5" w14:paraId="2917048F" w14:textId="77777777" w:rsidTr="00A51443">
        <w:trPr>
          <w:trHeight w:val="595"/>
        </w:trPr>
        <w:tc>
          <w:tcPr>
            <w:tcW w:w="6946" w:type="dxa"/>
            <w:gridSpan w:val="2"/>
            <w:vAlign w:val="center"/>
          </w:tcPr>
          <w:p w14:paraId="0DE9A9ED" w14:textId="4EE7D842" w:rsidR="00770C9B" w:rsidRPr="009A32F5" w:rsidRDefault="003E5577" w:rsidP="008B3581">
            <w:pPr>
              <w:rPr>
                <w:sz w:val="32"/>
                <w:szCs w:val="32"/>
                <w:lang w:val="nb-NO"/>
              </w:rPr>
            </w:pPr>
            <w:bookmarkStart w:id="2" w:name="docStart"/>
            <w:bookmarkStart w:id="3" w:name="swPersonal_OfficePostAddress"/>
            <w:bookmarkStart w:id="4" w:name="swPersonal_OfficeFax"/>
            <w:bookmarkStart w:id="5" w:name="swPersonal_CompanyExtra1"/>
            <w:bookmarkStart w:id="6" w:name="swPersonal_CompanyExtra2"/>
            <w:bookmarkStart w:id="7" w:name="swPersonal_CompanyExtra3"/>
            <w:bookmarkStart w:id="8" w:name="swPersonal_CompanyMemberGroupInfo"/>
            <w:bookmarkStart w:id="9" w:name="swLead_CustName"/>
            <w:bookmarkEnd w:id="2"/>
            <w:bookmarkEnd w:id="3"/>
            <w:bookmarkEnd w:id="4"/>
            <w:bookmarkEnd w:id="5"/>
            <w:bookmarkEnd w:id="6"/>
            <w:bookmarkEnd w:id="7"/>
            <w:bookmarkEnd w:id="8"/>
            <w:r>
              <w:rPr>
                <w:sz w:val="32"/>
                <w:szCs w:val="32"/>
                <w:lang w:val="nb-NO"/>
              </w:rPr>
              <w:t>Kunde</w:t>
            </w:r>
            <w:bookmarkEnd w:id="9"/>
            <w:r w:rsidR="006C51F8" w:rsidRPr="009A32F5">
              <w:rPr>
                <w:sz w:val="32"/>
                <w:szCs w:val="32"/>
                <w:lang w:val="nb-NO"/>
              </w:rPr>
              <w:t>:</w:t>
            </w:r>
            <w:r w:rsidR="00EE5723">
              <w:rPr>
                <w:sz w:val="32"/>
                <w:szCs w:val="32"/>
                <w:lang w:val="nb-NO"/>
              </w:rPr>
              <w:t xml:space="preserve"> </w:t>
            </w:r>
            <w:r w:rsidR="004C5872">
              <w:rPr>
                <w:sz w:val="32"/>
                <w:szCs w:val="32"/>
                <w:lang w:val="nb-NO"/>
              </w:rPr>
              <w:t>xx</w:t>
            </w:r>
          </w:p>
        </w:tc>
        <w:tc>
          <w:tcPr>
            <w:tcW w:w="3260" w:type="dxa"/>
            <w:gridSpan w:val="4"/>
            <w:tcMar>
              <w:left w:w="113" w:type="dxa"/>
            </w:tcMar>
            <w:vAlign w:val="center"/>
          </w:tcPr>
          <w:p w14:paraId="58289CDF" w14:textId="77777777" w:rsidR="00770C9B" w:rsidRPr="009A32F5" w:rsidRDefault="00CA7CE5" w:rsidP="009A32F5">
            <w:pPr>
              <w:rPr>
                <w:sz w:val="32"/>
                <w:szCs w:val="32"/>
                <w:lang w:val="nb-NO"/>
              </w:rPr>
            </w:pPr>
            <w:bookmarkStart w:id="10" w:name="swCustName"/>
            <w:r w:rsidRPr="009A32F5">
              <w:rPr>
                <w:sz w:val="32"/>
                <w:szCs w:val="32"/>
                <w:lang w:val="nb-NO"/>
              </w:rPr>
              <w:t xml:space="preserve"> </w:t>
            </w:r>
            <w:bookmarkEnd w:id="10"/>
          </w:p>
        </w:tc>
      </w:tr>
      <w:tr w:rsidR="00770C9B" w:rsidRPr="004C5872" w14:paraId="2EDEA530" w14:textId="77777777" w:rsidTr="00A51443">
        <w:trPr>
          <w:trHeight w:val="595"/>
        </w:trPr>
        <w:tc>
          <w:tcPr>
            <w:tcW w:w="6946" w:type="dxa"/>
            <w:gridSpan w:val="2"/>
            <w:vAlign w:val="center"/>
          </w:tcPr>
          <w:p w14:paraId="7316AADA" w14:textId="1922C2EB" w:rsidR="00770C9B" w:rsidRPr="009A32F5" w:rsidRDefault="003E5577" w:rsidP="009A32F5">
            <w:pPr>
              <w:rPr>
                <w:sz w:val="32"/>
                <w:szCs w:val="32"/>
                <w:lang w:val="nb-NO"/>
              </w:rPr>
            </w:pPr>
            <w:bookmarkStart w:id="11" w:name="swLead_ProjName"/>
            <w:r>
              <w:rPr>
                <w:sz w:val="32"/>
                <w:szCs w:val="32"/>
                <w:lang w:val="nb-NO"/>
              </w:rPr>
              <w:t>Prosjekt</w:t>
            </w:r>
            <w:bookmarkEnd w:id="11"/>
            <w:r w:rsidR="00EA03B8" w:rsidRPr="009A32F5">
              <w:rPr>
                <w:sz w:val="32"/>
                <w:szCs w:val="32"/>
                <w:lang w:val="nb-NO"/>
              </w:rPr>
              <w:t>:</w:t>
            </w:r>
            <w:r w:rsidR="00EE5723">
              <w:rPr>
                <w:sz w:val="32"/>
                <w:szCs w:val="32"/>
                <w:lang w:val="nb-NO"/>
              </w:rPr>
              <w:t xml:space="preserve"> </w:t>
            </w:r>
            <w:r w:rsidR="004C5872">
              <w:rPr>
                <w:sz w:val="32"/>
                <w:szCs w:val="32"/>
                <w:lang w:val="nb-NO"/>
              </w:rPr>
              <w:t>xx</w:t>
            </w:r>
            <w:r w:rsidR="00A51443">
              <w:rPr>
                <w:sz w:val="32"/>
                <w:szCs w:val="32"/>
                <w:lang w:val="nb-NO"/>
              </w:rPr>
              <w:br/>
            </w:r>
          </w:p>
        </w:tc>
        <w:tc>
          <w:tcPr>
            <w:tcW w:w="3260" w:type="dxa"/>
            <w:gridSpan w:val="4"/>
            <w:tcMar>
              <w:left w:w="113" w:type="dxa"/>
            </w:tcMar>
            <w:vAlign w:val="center"/>
          </w:tcPr>
          <w:p w14:paraId="47A56348" w14:textId="77777777" w:rsidR="00770C9B" w:rsidRPr="009A32F5" w:rsidRDefault="00CA7CE5" w:rsidP="009A32F5">
            <w:pPr>
              <w:rPr>
                <w:sz w:val="32"/>
                <w:szCs w:val="32"/>
                <w:lang w:val="nb-NO"/>
              </w:rPr>
            </w:pPr>
            <w:bookmarkStart w:id="12" w:name="swProjName"/>
            <w:r w:rsidRPr="009A32F5">
              <w:rPr>
                <w:sz w:val="32"/>
                <w:szCs w:val="32"/>
                <w:lang w:val="nb-NO"/>
              </w:rPr>
              <w:t xml:space="preserve"> </w:t>
            </w:r>
            <w:bookmarkEnd w:id="12"/>
          </w:p>
        </w:tc>
      </w:tr>
      <w:tr w:rsidR="00770C9B" w:rsidRPr="004C5872" w14:paraId="1E551629" w14:textId="77777777" w:rsidTr="00A51443">
        <w:trPr>
          <w:trHeight w:val="595"/>
        </w:trPr>
        <w:tc>
          <w:tcPr>
            <w:tcW w:w="6946" w:type="dxa"/>
            <w:gridSpan w:val="2"/>
            <w:vAlign w:val="center"/>
          </w:tcPr>
          <w:p w14:paraId="2E73E8B9" w14:textId="27D14C2C" w:rsidR="00770C9B" w:rsidRPr="009A32F5" w:rsidRDefault="00770C9B" w:rsidP="009A32F5">
            <w:pPr>
              <w:rPr>
                <w:sz w:val="24"/>
                <w:szCs w:val="24"/>
                <w:lang w:val="nb-NO"/>
              </w:rPr>
            </w:pPr>
          </w:p>
        </w:tc>
        <w:tc>
          <w:tcPr>
            <w:tcW w:w="3260" w:type="dxa"/>
            <w:gridSpan w:val="4"/>
            <w:tcMar>
              <w:left w:w="113" w:type="dxa"/>
            </w:tcMar>
            <w:vAlign w:val="center"/>
          </w:tcPr>
          <w:p w14:paraId="2FB3C338" w14:textId="77777777" w:rsidR="00770C9B" w:rsidRPr="009A32F5" w:rsidRDefault="00CA7CE5" w:rsidP="009A32F5">
            <w:pPr>
              <w:rPr>
                <w:sz w:val="24"/>
                <w:szCs w:val="24"/>
                <w:lang w:val="nb-NO"/>
              </w:rPr>
            </w:pPr>
            <w:bookmarkStart w:id="13" w:name="swProjNo"/>
            <w:r w:rsidRPr="009A32F5">
              <w:rPr>
                <w:sz w:val="24"/>
                <w:szCs w:val="24"/>
                <w:lang w:val="nb-NO"/>
              </w:rPr>
              <w:t xml:space="preserve"> </w:t>
            </w:r>
            <w:bookmarkEnd w:id="13"/>
          </w:p>
        </w:tc>
      </w:tr>
      <w:tr w:rsidR="000A71B9" w:rsidRPr="000A71B9" w14:paraId="6FD27B4C" w14:textId="77777777" w:rsidTr="00A51443">
        <w:trPr>
          <w:trHeight w:val="595"/>
        </w:trPr>
        <w:tc>
          <w:tcPr>
            <w:tcW w:w="6946" w:type="dxa"/>
            <w:gridSpan w:val="2"/>
            <w:vAlign w:val="center"/>
          </w:tcPr>
          <w:p w14:paraId="413FDC11" w14:textId="06E83721" w:rsidR="000A71B9" w:rsidRDefault="008B3581" w:rsidP="002557E4">
            <w:pPr>
              <w:pStyle w:val="zLedtext"/>
              <w:rPr>
                <w:caps w:val="0"/>
                <w:sz w:val="24"/>
                <w:szCs w:val="24"/>
                <w:lang w:val="nb-NO"/>
              </w:rPr>
            </w:pPr>
            <w:bookmarkStart w:id="14" w:name="_Hlk11130830"/>
            <w:r>
              <w:rPr>
                <w:caps w:val="0"/>
                <w:sz w:val="24"/>
                <w:szCs w:val="24"/>
                <w:lang w:val="nb-NO"/>
              </w:rPr>
              <w:t xml:space="preserve">Dato: </w:t>
            </w:r>
            <w:r w:rsidR="002E7E1A" w:rsidRPr="00536247">
              <w:rPr>
                <w:caps w:val="0"/>
                <w:sz w:val="24"/>
                <w:szCs w:val="24"/>
                <w:lang w:val="nb-NO"/>
              </w:rPr>
              <w:t>1</w:t>
            </w:r>
            <w:r w:rsidR="005E7C84">
              <w:rPr>
                <w:caps w:val="0"/>
                <w:sz w:val="24"/>
                <w:szCs w:val="24"/>
                <w:lang w:val="nb-NO"/>
              </w:rPr>
              <w:t>4</w:t>
            </w:r>
            <w:r w:rsidRPr="00536247">
              <w:rPr>
                <w:caps w:val="0"/>
                <w:sz w:val="24"/>
                <w:szCs w:val="24"/>
                <w:lang w:val="nb-NO"/>
              </w:rPr>
              <w:t>.</w:t>
            </w:r>
            <w:r w:rsidR="004C5872">
              <w:rPr>
                <w:caps w:val="0"/>
                <w:sz w:val="24"/>
                <w:szCs w:val="24"/>
                <w:lang w:val="nb-NO"/>
              </w:rPr>
              <w:t>03</w:t>
            </w:r>
            <w:r w:rsidRPr="00536247">
              <w:rPr>
                <w:caps w:val="0"/>
                <w:sz w:val="24"/>
                <w:szCs w:val="24"/>
                <w:lang w:val="nb-NO"/>
              </w:rPr>
              <w:t>.202</w:t>
            </w:r>
            <w:r w:rsidR="004C5872">
              <w:rPr>
                <w:caps w:val="0"/>
                <w:sz w:val="24"/>
                <w:szCs w:val="24"/>
                <w:lang w:val="nb-NO"/>
              </w:rPr>
              <w:t>4</w:t>
            </w:r>
          </w:p>
        </w:tc>
        <w:tc>
          <w:tcPr>
            <w:tcW w:w="142" w:type="dxa"/>
            <w:tcMar>
              <w:left w:w="113" w:type="dxa"/>
            </w:tcMar>
            <w:vAlign w:val="center"/>
          </w:tcPr>
          <w:p w14:paraId="49EA425B" w14:textId="77777777" w:rsidR="000A71B9" w:rsidRPr="000A71B9" w:rsidRDefault="000A71B9" w:rsidP="000A71B9">
            <w:pPr>
              <w:pStyle w:val="zLedtext"/>
              <w:rPr>
                <w:rFonts w:cs="Arial"/>
                <w:caps w:val="0"/>
                <w:sz w:val="24"/>
                <w:szCs w:val="24"/>
                <w:highlight w:val="green"/>
              </w:rPr>
            </w:pPr>
          </w:p>
        </w:tc>
        <w:tc>
          <w:tcPr>
            <w:tcW w:w="708" w:type="dxa"/>
            <w:vAlign w:val="center"/>
          </w:tcPr>
          <w:p w14:paraId="3B007028" w14:textId="77777777" w:rsidR="000A71B9" w:rsidRPr="000A71B9" w:rsidRDefault="000A71B9" w:rsidP="000A71B9">
            <w:pPr>
              <w:pStyle w:val="zLedtext"/>
              <w:jc w:val="right"/>
              <w:rPr>
                <w:rFonts w:cs="Arial"/>
                <w:caps w:val="0"/>
                <w:sz w:val="24"/>
                <w:szCs w:val="24"/>
              </w:rPr>
            </w:pPr>
            <w:r w:rsidRPr="000A71B9">
              <w:rPr>
                <w:rFonts w:cs="Arial"/>
                <w:caps w:val="0"/>
                <w:sz w:val="24"/>
                <w:szCs w:val="24"/>
              </w:rPr>
              <w:t>Rev.:</w:t>
            </w:r>
          </w:p>
        </w:tc>
        <w:tc>
          <w:tcPr>
            <w:tcW w:w="2410" w:type="dxa"/>
            <w:gridSpan w:val="2"/>
            <w:vAlign w:val="center"/>
          </w:tcPr>
          <w:p w14:paraId="1ADB72DE" w14:textId="22B5BB6F" w:rsidR="000A71B9" w:rsidRPr="000A71B9" w:rsidRDefault="001A1F2D" w:rsidP="000A71B9">
            <w:pPr>
              <w:pStyle w:val="zLedtext"/>
              <w:jc w:val="center"/>
              <w:rPr>
                <w:rFonts w:cs="Arial"/>
                <w:caps w:val="0"/>
                <w:sz w:val="24"/>
                <w:szCs w:val="24"/>
              </w:rPr>
            </w:pPr>
            <w:r>
              <w:rPr>
                <w:rFonts w:cs="Arial"/>
                <w:caps w:val="0"/>
                <w:sz w:val="24"/>
                <w:szCs w:val="24"/>
              </w:rPr>
              <w:t>2</w:t>
            </w:r>
            <w:r w:rsidR="00662962" w:rsidRPr="00615D12">
              <w:rPr>
                <w:rFonts w:cs="Arial"/>
                <w:caps w:val="0"/>
                <w:sz w:val="24"/>
                <w:szCs w:val="24"/>
              </w:rPr>
              <w:t>.</w:t>
            </w:r>
            <w:r>
              <w:rPr>
                <w:rFonts w:cs="Arial"/>
                <w:caps w:val="0"/>
                <w:sz w:val="24"/>
                <w:szCs w:val="24"/>
              </w:rPr>
              <w:t>2</w:t>
            </w:r>
          </w:p>
        </w:tc>
      </w:tr>
      <w:bookmarkEnd w:id="14"/>
    </w:tbl>
    <w:p w14:paraId="78D10BD7" w14:textId="77777777" w:rsidR="00082767" w:rsidRPr="009A2048" w:rsidRDefault="00082767" w:rsidP="00A5518F">
      <w:pPr>
        <w:pStyle w:val="Brdtekst"/>
        <w:ind w:left="0"/>
        <w:rPr>
          <w:lang w:val="nb-NO"/>
        </w:rPr>
      </w:pPr>
    </w:p>
    <w:p w14:paraId="06C0336A" w14:textId="77777777" w:rsidR="00041A3A" w:rsidRDefault="00041A3A">
      <w:pPr>
        <w:rPr>
          <w:lang w:val="nb-NO"/>
        </w:rPr>
        <w:sectPr w:rsidR="00041A3A" w:rsidSect="00580784">
          <w:headerReference w:type="even" r:id="rId12"/>
          <w:headerReference w:type="default" r:id="rId13"/>
          <w:footerReference w:type="even" r:id="rId14"/>
          <w:footerReference w:type="default" r:id="rId15"/>
          <w:headerReference w:type="first" r:id="rId16"/>
          <w:footerReference w:type="first" r:id="rId17"/>
          <w:pgSz w:w="11907" w:h="16840" w:code="9"/>
          <w:pgMar w:top="567" w:right="992" w:bottom="709" w:left="1276" w:header="737" w:footer="624" w:gutter="0"/>
          <w:cols w:space="720"/>
          <w:titlePg/>
          <w:docGrid w:linePitch="272"/>
        </w:sectPr>
      </w:pPr>
    </w:p>
    <w:p w14:paraId="16812A2C" w14:textId="77777777" w:rsidR="00BF33A7" w:rsidRDefault="00BF33A7" w:rsidP="00927DC6">
      <w:pPr>
        <w:pStyle w:val="Brdtekst"/>
        <w:tabs>
          <w:tab w:val="left" w:pos="709"/>
        </w:tabs>
        <w:spacing w:after="0" w:line="240" w:lineRule="auto"/>
        <w:ind w:left="0" w:right="-1"/>
        <w:rPr>
          <w:sz w:val="22"/>
          <w:szCs w:val="22"/>
          <w:lang w:val="nb-NO"/>
        </w:rPr>
      </w:pPr>
    </w:p>
    <w:p w14:paraId="743BAA74" w14:textId="77777777" w:rsidR="00927DC6" w:rsidRDefault="00927DC6" w:rsidP="00927DC6">
      <w:pPr>
        <w:pStyle w:val="Brdtekst"/>
        <w:tabs>
          <w:tab w:val="left" w:pos="709"/>
        </w:tabs>
        <w:spacing w:after="0" w:line="240" w:lineRule="auto"/>
        <w:ind w:left="0" w:right="-1"/>
        <w:rPr>
          <w:sz w:val="22"/>
          <w:szCs w:val="22"/>
          <w:lang w:val="nb-NO"/>
        </w:rPr>
      </w:pPr>
    </w:p>
    <w:p w14:paraId="3007277E" w14:textId="77777777" w:rsidR="00AF4E60" w:rsidRPr="00EC15EC" w:rsidRDefault="00AF4E60" w:rsidP="00AF4E60">
      <w:pPr>
        <w:pStyle w:val="Brdtekst"/>
        <w:spacing w:after="0" w:line="240" w:lineRule="auto"/>
        <w:ind w:left="0" w:right="-1"/>
        <w:rPr>
          <w:b/>
          <w:sz w:val="22"/>
          <w:szCs w:val="22"/>
          <w:lang w:val="nb-NO"/>
        </w:rPr>
      </w:pPr>
      <w:bookmarkStart w:id="17" w:name="swLead_summary"/>
      <w:r>
        <w:rPr>
          <w:b/>
          <w:sz w:val="22"/>
          <w:szCs w:val="22"/>
          <w:lang w:val="nb-NO"/>
        </w:rPr>
        <w:t>Sammendrag</w:t>
      </w:r>
      <w:bookmarkEnd w:id="17"/>
      <w:r>
        <w:rPr>
          <w:b/>
          <w:sz w:val="22"/>
          <w:szCs w:val="22"/>
          <w:lang w:val="nb-NO"/>
        </w:rPr>
        <w:t>:</w:t>
      </w:r>
    </w:p>
    <w:p w14:paraId="3E7D4D3F" w14:textId="63211382" w:rsidR="00927DC6" w:rsidRDefault="00A42AC8" w:rsidP="00927DC6">
      <w:pPr>
        <w:pStyle w:val="Brdtekst"/>
        <w:tabs>
          <w:tab w:val="left" w:pos="709"/>
        </w:tabs>
        <w:spacing w:after="0" w:line="240" w:lineRule="auto"/>
        <w:ind w:left="0" w:right="-1"/>
        <w:rPr>
          <w:sz w:val="22"/>
          <w:szCs w:val="22"/>
          <w:lang w:val="nb-NO"/>
        </w:rPr>
      </w:pPr>
      <w:r w:rsidRPr="00580784">
        <w:rPr>
          <w:noProof/>
          <w:sz w:val="22"/>
          <w:szCs w:val="22"/>
          <w:lang w:val="nb-NO" w:eastAsia="nb-NO"/>
        </w:rPr>
        <mc:AlternateContent>
          <mc:Choice Requires="wps">
            <w:drawing>
              <wp:anchor distT="0" distB="0" distL="114300" distR="114300" simplePos="0" relativeHeight="251660288" behindDoc="0" locked="0" layoutInCell="1" allowOverlap="1" wp14:anchorId="753CF4F3" wp14:editId="3235F289">
                <wp:simplePos x="0" y="0"/>
                <wp:positionH relativeFrom="margin">
                  <wp:posOffset>-16630</wp:posOffset>
                </wp:positionH>
                <wp:positionV relativeFrom="paragraph">
                  <wp:posOffset>86408</wp:posOffset>
                </wp:positionV>
                <wp:extent cx="6115050" cy="4632385"/>
                <wp:effectExtent l="0" t="0" r="19050" b="15875"/>
                <wp:wrapNone/>
                <wp:docPr id="53" name="Tekstboks 53"/>
                <wp:cNvGraphicFramePr/>
                <a:graphic xmlns:a="http://schemas.openxmlformats.org/drawingml/2006/main">
                  <a:graphicData uri="http://schemas.microsoft.com/office/word/2010/wordprocessingShape">
                    <wps:wsp>
                      <wps:cNvSpPr txBox="1"/>
                      <wps:spPr>
                        <a:xfrm>
                          <a:off x="0" y="0"/>
                          <a:ext cx="6115050" cy="463238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E19B219" w14:textId="36D8DA45" w:rsidR="0089359E" w:rsidRDefault="0089359E" w:rsidP="0089359E">
                            <w:pPr>
                              <w:pStyle w:val="Listeavsnitt"/>
                              <w:numPr>
                                <w:ilvl w:val="0"/>
                                <w:numId w:val="30"/>
                              </w:numPr>
                              <w:spacing w:after="240" w:line="300" w:lineRule="exact"/>
                              <w:rPr>
                                <w:lang w:val="nb-NO"/>
                              </w:rPr>
                            </w:pPr>
                            <w:r w:rsidRPr="00887F9E">
                              <w:rPr>
                                <w:lang w:val="nb-NO"/>
                              </w:rPr>
                              <w:t xml:space="preserve">Kravspesifikasjon til </w:t>
                            </w:r>
                            <w:r w:rsidR="00EA05A3">
                              <w:rPr>
                                <w:lang w:val="nb-NO"/>
                              </w:rPr>
                              <w:t>FDVU</w:t>
                            </w:r>
                            <w:r w:rsidRPr="00887F9E">
                              <w:rPr>
                                <w:lang w:val="nb-NO"/>
                              </w:rPr>
                              <w:t xml:space="preserve">-dokumentasjon angir prinsipper for </w:t>
                            </w:r>
                            <w:r w:rsidR="00EA05A3">
                              <w:rPr>
                                <w:lang w:val="nb-NO"/>
                              </w:rPr>
                              <w:t>FDVU</w:t>
                            </w:r>
                            <w:r w:rsidRPr="00887F9E">
                              <w:rPr>
                                <w:lang w:val="nb-NO"/>
                              </w:rPr>
                              <w:t xml:space="preserve">-dokumentasjon som skal gjøres tilgjengelig for </w:t>
                            </w:r>
                            <w:r w:rsidR="0092791D">
                              <w:rPr>
                                <w:lang w:val="nb-NO"/>
                              </w:rPr>
                              <w:t>Nordland Fylkeskommune</w:t>
                            </w:r>
                            <w:r w:rsidR="00135D1B">
                              <w:rPr>
                                <w:lang w:val="nb-NO"/>
                              </w:rPr>
                              <w:t xml:space="preserve">. </w:t>
                            </w:r>
                            <w:r w:rsidR="00135D1B" w:rsidRPr="005848F9">
                              <w:rPr>
                                <w:lang w:val="nb-NO"/>
                              </w:rPr>
                              <w:t>Utarbeidet beskrivelse for gjeldene prosjekt vil være grunnlag for valg av løsninger og kvalitet og dermed grunnlaget til FDVU dokumentasjonen</w:t>
                            </w:r>
                          </w:p>
                          <w:p w14:paraId="0D2EDF30" w14:textId="25C8C309" w:rsidR="0089359E" w:rsidRPr="00914559" w:rsidRDefault="0089359E" w:rsidP="0089359E">
                            <w:pPr>
                              <w:pStyle w:val="Listeavsnitt"/>
                              <w:numPr>
                                <w:ilvl w:val="0"/>
                                <w:numId w:val="30"/>
                              </w:numPr>
                              <w:spacing w:after="240" w:line="300" w:lineRule="exact"/>
                              <w:rPr>
                                <w:lang w:val="nb-NO"/>
                              </w:rPr>
                            </w:pPr>
                            <w:r w:rsidRPr="00887F9E">
                              <w:rPr>
                                <w:lang w:val="nb-NO"/>
                              </w:rPr>
                              <w:t xml:space="preserve">Dokumentasjonen skal leveres i </w:t>
                            </w:r>
                            <w:r w:rsidR="005848F9">
                              <w:rPr>
                                <w:lang w:val="nb-NO"/>
                              </w:rPr>
                              <w:t>Teams</w:t>
                            </w:r>
                            <w:r w:rsidRPr="00887F9E">
                              <w:rPr>
                                <w:lang w:val="nb-NO"/>
                              </w:rPr>
                              <w:t xml:space="preserve"> og følge en sjekkliste basert på</w:t>
                            </w:r>
                            <w:r>
                              <w:rPr>
                                <w:lang w:val="nb-NO"/>
                              </w:rPr>
                              <w:t xml:space="preserve"> NS 3456:</w:t>
                            </w:r>
                            <w:r w:rsidR="00914559">
                              <w:rPr>
                                <w:lang w:val="nb-NO"/>
                              </w:rPr>
                              <w:t>22 og NS 3457-7</w:t>
                            </w:r>
                            <w:r w:rsidR="00C53F63">
                              <w:rPr>
                                <w:lang w:val="nb-NO"/>
                              </w:rPr>
                              <w:t>, 8 og 9</w:t>
                            </w:r>
                            <w:r>
                              <w:rPr>
                                <w:lang w:val="nb-NO"/>
                              </w:rPr>
                              <w:t xml:space="preserve"> som er tilpasset dette prosjektet </w:t>
                            </w:r>
                            <w:r w:rsidR="0038553E">
                              <w:rPr>
                                <w:lang w:val="nb-NO"/>
                              </w:rPr>
                              <w:t xml:space="preserve">se blant annet </w:t>
                            </w:r>
                            <w:r w:rsidR="0038553E" w:rsidRPr="00914559">
                              <w:rPr>
                                <w:lang w:val="nb-NO"/>
                              </w:rPr>
                              <w:t xml:space="preserve">vedlegg </w:t>
                            </w:r>
                            <w:r w:rsidR="00CF49EC">
                              <w:rPr>
                                <w:lang w:val="nb-NO"/>
                              </w:rPr>
                              <w:t>4.5</w:t>
                            </w:r>
                          </w:p>
                          <w:p w14:paraId="0113543F" w14:textId="1AB3AA95" w:rsidR="00986B95" w:rsidRPr="00A51443" w:rsidRDefault="0089359E" w:rsidP="0089359E">
                            <w:pPr>
                              <w:pStyle w:val="Listeavsnitt"/>
                              <w:numPr>
                                <w:ilvl w:val="0"/>
                                <w:numId w:val="30"/>
                              </w:numPr>
                              <w:spacing w:after="240" w:line="300" w:lineRule="exact"/>
                              <w:rPr>
                                <w:lang w:val="nb-NO"/>
                              </w:rPr>
                            </w:pPr>
                            <w:bookmarkStart w:id="18" w:name="_Hlk128388322"/>
                            <w:r w:rsidRPr="00A51443">
                              <w:rPr>
                                <w:lang w:val="nb-NO"/>
                              </w:rPr>
                              <w:t xml:space="preserve">Entreprenør og prosjekterende skal innenfor </w:t>
                            </w:r>
                            <w:r w:rsidR="009D536B" w:rsidRPr="00A51443">
                              <w:rPr>
                                <w:lang w:val="nb-NO"/>
                              </w:rPr>
                              <w:t>tre</w:t>
                            </w:r>
                            <w:r w:rsidRPr="00A51443">
                              <w:rPr>
                                <w:lang w:val="nb-NO"/>
                              </w:rPr>
                              <w:t xml:space="preserve"> måned</w:t>
                            </w:r>
                            <w:r w:rsidR="009D536B" w:rsidRPr="00A51443">
                              <w:rPr>
                                <w:lang w:val="nb-NO"/>
                              </w:rPr>
                              <w:t>er</w:t>
                            </w:r>
                            <w:r w:rsidRPr="00A51443">
                              <w:rPr>
                                <w:lang w:val="nb-NO"/>
                              </w:rPr>
                              <w:t xml:space="preserve"> etter kontraktsinngåelse tilpasse sjekklisten</w:t>
                            </w:r>
                            <w:r w:rsidR="00A42AC8" w:rsidRPr="00A51443">
                              <w:rPr>
                                <w:lang w:val="nb-NO"/>
                              </w:rPr>
                              <w:t xml:space="preserve"> (lage «TFM</w:t>
                            </w:r>
                            <w:r w:rsidR="003567B3" w:rsidRPr="00A51443">
                              <w:rPr>
                                <w:lang w:val="nb-NO"/>
                              </w:rPr>
                              <w:t>-ID</w:t>
                            </w:r>
                            <w:r w:rsidR="00A42AC8" w:rsidRPr="00A51443">
                              <w:rPr>
                                <w:lang w:val="nb-NO"/>
                              </w:rPr>
                              <w:t xml:space="preserve"> </w:t>
                            </w:r>
                            <w:r w:rsidR="00DA35A9" w:rsidRPr="00A51443">
                              <w:rPr>
                                <w:lang w:val="nb-NO"/>
                              </w:rPr>
                              <w:t>manual</w:t>
                            </w:r>
                            <w:r w:rsidR="00A42AC8" w:rsidRPr="00A51443">
                              <w:rPr>
                                <w:lang w:val="nb-NO"/>
                              </w:rPr>
                              <w:t>»)</w:t>
                            </w:r>
                            <w:r w:rsidRPr="00A51443">
                              <w:rPr>
                                <w:lang w:val="nb-NO"/>
                              </w:rPr>
                              <w:t xml:space="preserve"> Denne blir så kontrollert/godkjent av prosjektleder/RI</w:t>
                            </w:r>
                            <w:r w:rsidR="00EA05A3" w:rsidRPr="00A51443">
                              <w:rPr>
                                <w:lang w:val="nb-NO"/>
                              </w:rPr>
                              <w:t>FDVU</w:t>
                            </w:r>
                            <w:r w:rsidR="00DA388E" w:rsidRPr="00A51443">
                              <w:rPr>
                                <w:lang w:val="nb-NO"/>
                              </w:rPr>
                              <w:t>. Kravspesifikasjonen, sjekklister</w:t>
                            </w:r>
                            <w:r w:rsidR="00E920F7" w:rsidRPr="00A51443">
                              <w:rPr>
                                <w:lang w:val="nb-NO"/>
                              </w:rPr>
                              <w:t>, NS3456/57</w:t>
                            </w:r>
                            <w:r w:rsidR="00DA388E" w:rsidRPr="00A51443">
                              <w:rPr>
                                <w:lang w:val="nb-NO"/>
                              </w:rPr>
                              <w:t xml:space="preserve"> og bruk av </w:t>
                            </w:r>
                            <w:r w:rsidR="005848F9">
                              <w:rPr>
                                <w:lang w:val="nb-NO"/>
                              </w:rPr>
                              <w:t>Teams</w:t>
                            </w:r>
                            <w:r w:rsidR="00DA388E" w:rsidRPr="00A51443">
                              <w:rPr>
                                <w:lang w:val="nb-NO"/>
                              </w:rPr>
                              <w:t xml:space="preserve"> skal være lest</w:t>
                            </w:r>
                            <w:r w:rsidR="00986B95" w:rsidRPr="00A51443">
                              <w:rPr>
                                <w:lang w:val="nb-NO"/>
                              </w:rPr>
                              <w:t xml:space="preserve">, </w:t>
                            </w:r>
                            <w:r w:rsidR="00DA388E" w:rsidRPr="00A51443">
                              <w:rPr>
                                <w:lang w:val="nb-NO"/>
                              </w:rPr>
                              <w:t>for</w:t>
                            </w:r>
                            <w:r w:rsidR="00986B95" w:rsidRPr="00A51443">
                              <w:rPr>
                                <w:lang w:val="nb-NO"/>
                              </w:rPr>
                              <w:t>stått og skal følges i prosjektet</w:t>
                            </w:r>
                            <w:r w:rsidR="00DA388E" w:rsidRPr="00A51443">
                              <w:rPr>
                                <w:lang w:val="nb-NO"/>
                              </w:rPr>
                              <w:t>.</w:t>
                            </w:r>
                            <w:r w:rsidR="00A73011" w:rsidRPr="00A51443">
                              <w:rPr>
                                <w:lang w:val="nb-NO"/>
                              </w:rPr>
                              <w:t xml:space="preserve"> </w:t>
                            </w:r>
                            <w:r w:rsidR="00DA35A9" w:rsidRPr="00A51443">
                              <w:rPr>
                                <w:lang w:val="nb-NO"/>
                              </w:rPr>
                              <w:t>Alternativ</w:t>
                            </w:r>
                            <w:r w:rsidR="00A86D66" w:rsidRPr="00A51443">
                              <w:rPr>
                                <w:lang w:val="nb-NO"/>
                              </w:rPr>
                              <w:t>t</w:t>
                            </w:r>
                            <w:r w:rsidR="00DA35A9" w:rsidRPr="00A51443">
                              <w:rPr>
                                <w:lang w:val="nb-NO"/>
                              </w:rPr>
                              <w:t xml:space="preserve"> så er første versjon sjekkliste utarbeidet av </w:t>
                            </w:r>
                            <w:r w:rsidR="00A86D66" w:rsidRPr="00A51443">
                              <w:rPr>
                                <w:lang w:val="nb-NO"/>
                              </w:rPr>
                              <w:t>byggherre/prosjektgruppe i skissefase.</w:t>
                            </w:r>
                          </w:p>
                          <w:bookmarkEnd w:id="18"/>
                          <w:p w14:paraId="446F9E43" w14:textId="144ABC73" w:rsidR="0089359E" w:rsidRPr="00A51443" w:rsidRDefault="00DA388E" w:rsidP="00A73011">
                            <w:pPr>
                              <w:pStyle w:val="Listeavsnitt"/>
                              <w:numPr>
                                <w:ilvl w:val="0"/>
                                <w:numId w:val="30"/>
                              </w:numPr>
                              <w:spacing w:after="240" w:line="300" w:lineRule="exact"/>
                              <w:rPr>
                                <w:lang w:val="nb-NO"/>
                              </w:rPr>
                            </w:pPr>
                            <w:r w:rsidRPr="00A51443">
                              <w:rPr>
                                <w:lang w:val="nb-NO"/>
                              </w:rPr>
                              <w:t xml:space="preserve">Oppstartsmøte </w:t>
                            </w:r>
                            <w:r w:rsidR="00EA05A3" w:rsidRPr="00A51443">
                              <w:rPr>
                                <w:lang w:val="nb-NO"/>
                              </w:rPr>
                              <w:t>FDVU</w:t>
                            </w:r>
                            <w:r w:rsidRPr="00A51443">
                              <w:rPr>
                                <w:lang w:val="nb-NO"/>
                              </w:rPr>
                              <w:t xml:space="preserve"> holdes når første versjon av sjekklisten er tilpasset</w:t>
                            </w:r>
                            <w:r w:rsidR="00E920F7" w:rsidRPr="00A51443">
                              <w:rPr>
                                <w:lang w:val="nb-NO"/>
                              </w:rPr>
                              <w:t>.</w:t>
                            </w:r>
                            <w:r w:rsidR="00A73011" w:rsidRPr="00A51443">
                              <w:rPr>
                                <w:lang w:val="nb-NO"/>
                              </w:rPr>
                              <w:t xml:space="preserve"> Ved behov for ytterligere opplæring/gjennomgang avtales dette med Sweco.</w:t>
                            </w:r>
                          </w:p>
                          <w:p w14:paraId="551B3DE5" w14:textId="6B17483C" w:rsidR="00DA388E" w:rsidRPr="00A51443" w:rsidRDefault="00741807" w:rsidP="00DA388E">
                            <w:pPr>
                              <w:pStyle w:val="Listeavsnitt"/>
                              <w:numPr>
                                <w:ilvl w:val="0"/>
                                <w:numId w:val="30"/>
                              </w:numPr>
                              <w:spacing w:after="240" w:line="300" w:lineRule="exact"/>
                              <w:rPr>
                                <w:lang w:val="nb-NO"/>
                              </w:rPr>
                            </w:pPr>
                            <w:r w:rsidRPr="00A51443">
                              <w:rPr>
                                <w:lang w:val="nb-NO"/>
                              </w:rPr>
                              <w:t xml:space="preserve">Entreprenør, prosjekterende, underleverandører skal utnevne en </w:t>
                            </w:r>
                            <w:r w:rsidR="00EA05A3" w:rsidRPr="00A51443">
                              <w:rPr>
                                <w:lang w:val="nb-NO"/>
                              </w:rPr>
                              <w:t>FDVU</w:t>
                            </w:r>
                            <w:r w:rsidRPr="00A51443">
                              <w:rPr>
                                <w:lang w:val="nb-NO"/>
                              </w:rPr>
                              <w:t xml:space="preserve"> ansvarlig som blir hovedkontakt mot byggherrens </w:t>
                            </w:r>
                            <w:r w:rsidR="00EA05A3" w:rsidRPr="00A51443">
                              <w:rPr>
                                <w:lang w:val="nb-NO"/>
                              </w:rPr>
                              <w:t>FDVU</w:t>
                            </w:r>
                            <w:r w:rsidRPr="00A51443">
                              <w:rPr>
                                <w:lang w:val="nb-NO"/>
                              </w:rPr>
                              <w:t xml:space="preserve"> rådgiver/prosjektleder</w:t>
                            </w:r>
                            <w:r w:rsidR="00DA388E" w:rsidRPr="00A51443">
                              <w:rPr>
                                <w:lang w:val="nb-NO"/>
                              </w:rPr>
                              <w:t>. Godkjennes av byggherren.</w:t>
                            </w:r>
                          </w:p>
                          <w:p w14:paraId="70E3D9C3" w14:textId="75473B0E" w:rsidR="0089359E" w:rsidRPr="00A51443" w:rsidRDefault="0089359E" w:rsidP="0089359E">
                            <w:pPr>
                              <w:pStyle w:val="Listeavsnitt"/>
                              <w:numPr>
                                <w:ilvl w:val="0"/>
                                <w:numId w:val="30"/>
                              </w:numPr>
                              <w:spacing w:after="240" w:line="300" w:lineRule="exact"/>
                              <w:rPr>
                                <w:lang w:val="nb-NO"/>
                              </w:rPr>
                            </w:pPr>
                            <w:r w:rsidRPr="00A51443">
                              <w:rPr>
                                <w:lang w:val="nb-NO"/>
                              </w:rPr>
                              <w:t xml:space="preserve">Arbeid med </w:t>
                            </w:r>
                            <w:r w:rsidR="00EA05A3" w:rsidRPr="00A51443">
                              <w:rPr>
                                <w:lang w:val="nb-NO"/>
                              </w:rPr>
                              <w:t>FDVU</w:t>
                            </w:r>
                            <w:r w:rsidRPr="00A51443">
                              <w:rPr>
                                <w:lang w:val="nb-NO"/>
                              </w:rPr>
                              <w:t xml:space="preserve"> dokumentasjon skal følge produksjon og dokumentasjon skal legges inn i </w:t>
                            </w:r>
                            <w:r w:rsidR="00EA05A3" w:rsidRPr="00A51443">
                              <w:rPr>
                                <w:lang w:val="nb-NO"/>
                              </w:rPr>
                              <w:t>FDVU</w:t>
                            </w:r>
                            <w:r w:rsidRPr="00A51443">
                              <w:rPr>
                                <w:lang w:val="nb-NO"/>
                              </w:rPr>
                              <w:t xml:space="preserve"> systemet</w:t>
                            </w:r>
                            <w:r w:rsidR="009678AD" w:rsidRPr="00A51443">
                              <w:rPr>
                                <w:lang w:val="nb-NO"/>
                              </w:rPr>
                              <w:t xml:space="preserve"> og </w:t>
                            </w:r>
                            <w:r w:rsidR="00A86D66" w:rsidRPr="00A51443">
                              <w:rPr>
                                <w:lang w:val="nb-NO"/>
                              </w:rPr>
                              <w:t>prosjekthotell</w:t>
                            </w:r>
                            <w:r w:rsidRPr="00A51443">
                              <w:rPr>
                                <w:lang w:val="nb-NO"/>
                              </w:rPr>
                              <w:t xml:space="preserve"> fortløpende. Fremdriftsplan for </w:t>
                            </w:r>
                            <w:r w:rsidR="00EA05A3" w:rsidRPr="00A51443">
                              <w:rPr>
                                <w:lang w:val="nb-NO"/>
                              </w:rPr>
                              <w:t>FDVU</w:t>
                            </w:r>
                            <w:r w:rsidRPr="00A51443">
                              <w:rPr>
                                <w:lang w:val="nb-NO"/>
                              </w:rPr>
                              <w:t xml:space="preserve"> arbeidet etableres av entreprenør.</w:t>
                            </w:r>
                          </w:p>
                          <w:p w14:paraId="41B91AE8" w14:textId="26F50A02" w:rsidR="0089359E" w:rsidRDefault="00EA05A3" w:rsidP="0089359E">
                            <w:pPr>
                              <w:pStyle w:val="Listeavsnitt"/>
                              <w:numPr>
                                <w:ilvl w:val="0"/>
                                <w:numId w:val="30"/>
                              </w:numPr>
                              <w:spacing w:after="240" w:line="300" w:lineRule="exact"/>
                              <w:rPr>
                                <w:lang w:val="nb-NO"/>
                              </w:rPr>
                            </w:pPr>
                            <w:r w:rsidRPr="00A51443">
                              <w:rPr>
                                <w:lang w:val="nb-NO"/>
                              </w:rPr>
                              <w:t>FDVU</w:t>
                            </w:r>
                            <w:r w:rsidR="0089359E" w:rsidRPr="00A51443">
                              <w:rPr>
                                <w:lang w:val="nb-NO"/>
                              </w:rPr>
                              <w:t xml:space="preserve">-dokumentasjon skal gi grunnlag for forvaltning, drift, vedlikehold, utvikling, avhending og </w:t>
                            </w:r>
                            <w:r w:rsidR="0089359E" w:rsidRPr="00887F9E">
                              <w:rPr>
                                <w:lang w:val="nb-NO"/>
                              </w:rPr>
                              <w:t>effektiv bruk av en bygning med tilhørende uteområder</w:t>
                            </w:r>
                          </w:p>
                          <w:p w14:paraId="09FFCAC1" w14:textId="1FCDCBF8" w:rsidR="0089359E" w:rsidRDefault="0092791D" w:rsidP="0089359E">
                            <w:pPr>
                              <w:pStyle w:val="Listeavsnitt"/>
                              <w:numPr>
                                <w:ilvl w:val="0"/>
                                <w:numId w:val="30"/>
                              </w:numPr>
                              <w:spacing w:after="240" w:line="300" w:lineRule="exact"/>
                              <w:rPr>
                                <w:lang w:val="nb-NO"/>
                              </w:rPr>
                            </w:pPr>
                            <w:r>
                              <w:rPr>
                                <w:lang w:val="nb-NO"/>
                              </w:rPr>
                              <w:t>Nordland</w:t>
                            </w:r>
                            <w:r w:rsidR="0089359E">
                              <w:rPr>
                                <w:lang w:val="nb-NO"/>
                              </w:rPr>
                              <w:t xml:space="preserve"> Fylke </w:t>
                            </w:r>
                            <w:r w:rsidR="0089359E" w:rsidRPr="003F058D">
                              <w:rPr>
                                <w:lang w:val="nb-NO"/>
                              </w:rPr>
                              <w:t xml:space="preserve">benytter </w:t>
                            </w:r>
                            <w:r w:rsidR="0089359E">
                              <w:rPr>
                                <w:lang w:val="nb-NO"/>
                              </w:rPr>
                              <w:t>NS 3457 del 7, 8 og 9 (gamle TFM)</w:t>
                            </w:r>
                            <w:r w:rsidR="009D536B">
                              <w:rPr>
                                <w:lang w:val="nb-NO"/>
                              </w:rPr>
                              <w:t xml:space="preserve"> i oppbygging og merking av komponenter</w:t>
                            </w:r>
                            <w:r w:rsidR="0038553E">
                              <w:rPr>
                                <w:lang w:val="nb-NO"/>
                              </w:rPr>
                              <w:t xml:space="preserve"> se vedlegg </w:t>
                            </w:r>
                            <w:r w:rsidR="00CF49EC">
                              <w:rPr>
                                <w:lang w:val="nb-NO"/>
                              </w:rPr>
                              <w:t>4.5</w:t>
                            </w:r>
                          </w:p>
                          <w:p w14:paraId="266D50FC" w14:textId="5AC8182E" w:rsidR="0038553E" w:rsidRDefault="0092791D" w:rsidP="0089359E">
                            <w:pPr>
                              <w:pStyle w:val="Listeavsnitt"/>
                              <w:numPr>
                                <w:ilvl w:val="0"/>
                                <w:numId w:val="30"/>
                              </w:numPr>
                              <w:spacing w:after="240" w:line="300" w:lineRule="exact"/>
                              <w:rPr>
                                <w:lang w:val="nb-NO"/>
                              </w:rPr>
                            </w:pPr>
                            <w:r>
                              <w:rPr>
                                <w:lang w:val="nb-NO"/>
                              </w:rPr>
                              <w:t>Nordland</w:t>
                            </w:r>
                            <w:r w:rsidR="0038553E">
                              <w:rPr>
                                <w:lang w:val="nb-NO"/>
                              </w:rPr>
                              <w:t xml:space="preserve"> fylke</w:t>
                            </w:r>
                            <w:r w:rsidR="0038553E" w:rsidRPr="003F058D">
                              <w:rPr>
                                <w:lang w:val="nb-NO"/>
                              </w:rPr>
                              <w:t xml:space="preserve"> har egen kravspesifikasjon til tegning</w:t>
                            </w:r>
                            <w:r w:rsidR="006A5965">
                              <w:rPr>
                                <w:lang w:val="nb-NO"/>
                              </w:rPr>
                              <w:t>/</w:t>
                            </w:r>
                            <w:r w:rsidR="006A5965" w:rsidRPr="00102F8C">
                              <w:rPr>
                                <w:lang w:val="nb-NO"/>
                              </w:rPr>
                              <w:t>modeller</w:t>
                            </w:r>
                            <w:r w:rsidR="0038553E" w:rsidRPr="00102F8C">
                              <w:rPr>
                                <w:lang w:val="nb-NO"/>
                              </w:rPr>
                              <w:t xml:space="preserve"> </w:t>
                            </w:r>
                            <w:r w:rsidR="0038553E" w:rsidRPr="003F058D">
                              <w:rPr>
                                <w:lang w:val="nb-NO"/>
                              </w:rPr>
                              <w:t>som skal følges</w:t>
                            </w:r>
                            <w:r w:rsidR="001E6C17">
                              <w:rPr>
                                <w:lang w:val="nb-NO"/>
                              </w:rPr>
                              <w:t xml:space="preserve">, se vedlegg </w:t>
                            </w:r>
                            <w:r w:rsidR="00CF49EC">
                              <w:rPr>
                                <w:lang w:val="nb-NO"/>
                              </w:rPr>
                              <w:t>4.</w:t>
                            </w:r>
                            <w:r w:rsidR="007E71E3">
                              <w:rPr>
                                <w:lang w:val="nb-NO"/>
                              </w:rPr>
                              <w:t>4</w:t>
                            </w:r>
                            <w:r w:rsidR="009D536B">
                              <w:rPr>
                                <w:lang w:val="nb-NO"/>
                              </w:rPr>
                              <w:t xml:space="preserve"> (under utarbeidelse)</w:t>
                            </w:r>
                          </w:p>
                          <w:p w14:paraId="61598D12" w14:textId="17CE8A1C" w:rsidR="00522F2C" w:rsidRPr="00A3345C" w:rsidRDefault="0038553E" w:rsidP="00914559">
                            <w:pPr>
                              <w:pStyle w:val="Listeavsnitt"/>
                              <w:numPr>
                                <w:ilvl w:val="0"/>
                                <w:numId w:val="30"/>
                              </w:numPr>
                              <w:spacing w:after="240" w:line="300" w:lineRule="exact"/>
                              <w:rPr>
                                <w:lang w:val="nb-NO"/>
                              </w:rPr>
                            </w:pPr>
                            <w:r>
                              <w:rPr>
                                <w:lang w:val="nb-NO"/>
                              </w:rPr>
                              <w:t>Det skal leveres LCC analyse og vedlikeholdsplan – se kapittel 2.</w:t>
                            </w:r>
                            <w:r w:rsidR="007E71E3">
                              <w:rPr>
                                <w:lang w:val="nb-NO"/>
                              </w:rPr>
                              <w:t>1</w:t>
                            </w:r>
                            <w:r w:rsidR="009D536B">
                              <w:rPr>
                                <w:lang w:val="nb-NO"/>
                              </w:rPr>
                              <w:t xml:space="preserve"> og 2.5</w:t>
                            </w:r>
                          </w:p>
                          <w:p w14:paraId="3FE5B48F" w14:textId="77777777" w:rsidR="00E920F7" w:rsidRPr="008751F6" w:rsidRDefault="00E920F7" w:rsidP="00914559">
                            <w:pPr>
                              <w:spacing w:after="240" w:line="300" w:lineRule="exact"/>
                              <w:rPr>
                                <w:lang w:val="nb-NO"/>
                              </w:rPr>
                            </w:pPr>
                          </w:p>
                          <w:p w14:paraId="7DC3EDFA" w14:textId="77777777" w:rsidR="00522F2C" w:rsidRPr="008751F6" w:rsidRDefault="00522F2C" w:rsidP="00914559">
                            <w:pPr>
                              <w:spacing w:after="240" w:line="300" w:lineRule="exact"/>
                              <w:rPr>
                                <w:lang w:val="nb-N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3CF4F3" id="_x0000_t202" coordsize="21600,21600" o:spt="202" path="m,l,21600r21600,l21600,xe">
                <v:stroke joinstyle="miter"/>
                <v:path gradientshapeok="t" o:connecttype="rect"/>
              </v:shapetype>
              <v:shape id="Tekstboks 53" o:spid="_x0000_s1027" type="#_x0000_t202" style="position:absolute;margin-left:-1.3pt;margin-top:6.8pt;width:481.5pt;height:364.7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" fillcolor="white [3201]" strokeweight=".5pt">
                <v:textbox>
                  <w:txbxContent>
                    <w:p w14:paraId="0E19B219" w14:textId="36D8DA45" w:rsidR="0089359E" w:rsidRDefault="0089359E" w:rsidP="0089359E">
                      <w:pPr>
                        <w:pStyle w:val="Listeavsnitt"/>
                        <w:numPr>
                          <w:ilvl w:val="0"/>
                          <w:numId w:val="30"/>
                        </w:numPr>
                        <w:spacing w:after="240" w:line="300" w:lineRule="exact"/>
                        <w:rPr>
                          <w:lang w:val="nb-NO"/>
                        </w:rPr>
                      </w:pPr>
                      <w:r w:rsidRPr="00887F9E">
                        <w:rPr>
                          <w:lang w:val="nb-NO"/>
                        </w:rPr>
                        <w:t xml:space="preserve">Kravspesifikasjon til </w:t>
                      </w:r>
                      <w:r w:rsidR="00EA05A3">
                        <w:rPr>
                          <w:lang w:val="nb-NO"/>
                        </w:rPr>
                        <w:t>FDVU</w:t>
                      </w:r>
                      <w:r w:rsidRPr="00887F9E">
                        <w:rPr>
                          <w:lang w:val="nb-NO"/>
                        </w:rPr>
                        <w:t xml:space="preserve">-dokumentasjon angir prinsipper for </w:t>
                      </w:r>
                      <w:r w:rsidR="00EA05A3">
                        <w:rPr>
                          <w:lang w:val="nb-NO"/>
                        </w:rPr>
                        <w:t>FDVU</w:t>
                      </w:r>
                      <w:r w:rsidRPr="00887F9E">
                        <w:rPr>
                          <w:lang w:val="nb-NO"/>
                        </w:rPr>
                        <w:t xml:space="preserve">-dokumentasjon som skal gjøres tilgjengelig for </w:t>
                      </w:r>
                      <w:r w:rsidR="0092791D">
                        <w:rPr>
                          <w:lang w:val="nb-NO"/>
                        </w:rPr>
                        <w:t>Nordland Fylkeskommune</w:t>
                      </w:r>
                      <w:r w:rsidR="00135D1B">
                        <w:rPr>
                          <w:lang w:val="nb-NO"/>
                        </w:rPr>
                        <w:t xml:space="preserve">. </w:t>
                      </w:r>
                      <w:r w:rsidR="00135D1B" w:rsidRPr="005848F9">
                        <w:rPr>
                          <w:lang w:val="nb-NO"/>
                        </w:rPr>
                        <w:t>Utarbeidet beskrivelse for gjeldene prosjekt vil være grunnlag for valg av løsninger og kvalitet og dermed grunnlaget til FDVU dokumentasjonen</w:t>
                      </w:r>
                    </w:p>
                    <w:p w14:paraId="0D2EDF30" w14:textId="25C8C309" w:rsidR="0089359E" w:rsidRPr="00914559" w:rsidRDefault="0089359E" w:rsidP="0089359E">
                      <w:pPr>
                        <w:pStyle w:val="Listeavsnitt"/>
                        <w:numPr>
                          <w:ilvl w:val="0"/>
                          <w:numId w:val="30"/>
                        </w:numPr>
                        <w:spacing w:after="240" w:line="300" w:lineRule="exact"/>
                        <w:rPr>
                          <w:lang w:val="nb-NO"/>
                        </w:rPr>
                      </w:pPr>
                      <w:r w:rsidRPr="00887F9E">
                        <w:rPr>
                          <w:lang w:val="nb-NO"/>
                        </w:rPr>
                        <w:t xml:space="preserve">Dokumentasjonen skal leveres i </w:t>
                      </w:r>
                      <w:r w:rsidR="005848F9">
                        <w:rPr>
                          <w:lang w:val="nb-NO"/>
                        </w:rPr>
                        <w:t>Teams</w:t>
                      </w:r>
                      <w:r w:rsidRPr="00887F9E">
                        <w:rPr>
                          <w:lang w:val="nb-NO"/>
                        </w:rPr>
                        <w:t xml:space="preserve"> og følge en sjekkliste basert på</w:t>
                      </w:r>
                      <w:r>
                        <w:rPr>
                          <w:lang w:val="nb-NO"/>
                        </w:rPr>
                        <w:t xml:space="preserve"> NS 3456:</w:t>
                      </w:r>
                      <w:r w:rsidR="00914559">
                        <w:rPr>
                          <w:lang w:val="nb-NO"/>
                        </w:rPr>
                        <w:t>22 og NS 3457-7</w:t>
                      </w:r>
                      <w:r w:rsidR="00C53F63">
                        <w:rPr>
                          <w:lang w:val="nb-NO"/>
                        </w:rPr>
                        <w:t>, 8 og 9</w:t>
                      </w:r>
                      <w:r>
                        <w:rPr>
                          <w:lang w:val="nb-NO"/>
                        </w:rPr>
                        <w:t xml:space="preserve"> som er tilpasset dette prosjektet </w:t>
                      </w:r>
                      <w:r w:rsidR="0038553E">
                        <w:rPr>
                          <w:lang w:val="nb-NO"/>
                        </w:rPr>
                        <w:t xml:space="preserve">se blant annet </w:t>
                      </w:r>
                      <w:r w:rsidR="0038553E" w:rsidRPr="00914559">
                        <w:rPr>
                          <w:lang w:val="nb-NO"/>
                        </w:rPr>
                        <w:t xml:space="preserve">vedlegg </w:t>
                      </w:r>
                      <w:r w:rsidR="00CF49EC">
                        <w:rPr>
                          <w:lang w:val="nb-NO"/>
                        </w:rPr>
                        <w:t>4.5</w:t>
                      </w:r>
                    </w:p>
                    <w:p w14:paraId="0113543F" w14:textId="1AB3AA95" w:rsidR="00986B95" w:rsidRPr="00A51443" w:rsidRDefault="0089359E" w:rsidP="0089359E">
                      <w:pPr>
                        <w:pStyle w:val="Listeavsnitt"/>
                        <w:numPr>
                          <w:ilvl w:val="0"/>
                          <w:numId w:val="30"/>
                        </w:numPr>
                        <w:spacing w:after="240" w:line="300" w:lineRule="exact"/>
                        <w:rPr>
                          <w:lang w:val="nb-NO"/>
                        </w:rPr>
                      </w:pPr>
                      <w:bookmarkStart w:id="19" w:name="_Hlk128388322"/>
                      <w:r w:rsidRPr="00A51443">
                        <w:rPr>
                          <w:lang w:val="nb-NO"/>
                        </w:rPr>
                        <w:t xml:space="preserve">Entreprenør og prosjekterende skal innenfor </w:t>
                      </w:r>
                      <w:r w:rsidR="009D536B" w:rsidRPr="00A51443">
                        <w:rPr>
                          <w:lang w:val="nb-NO"/>
                        </w:rPr>
                        <w:t>tre</w:t>
                      </w:r>
                      <w:r w:rsidRPr="00A51443">
                        <w:rPr>
                          <w:lang w:val="nb-NO"/>
                        </w:rPr>
                        <w:t xml:space="preserve"> måned</w:t>
                      </w:r>
                      <w:r w:rsidR="009D536B" w:rsidRPr="00A51443">
                        <w:rPr>
                          <w:lang w:val="nb-NO"/>
                        </w:rPr>
                        <w:t>er</w:t>
                      </w:r>
                      <w:r w:rsidRPr="00A51443">
                        <w:rPr>
                          <w:lang w:val="nb-NO"/>
                        </w:rPr>
                        <w:t xml:space="preserve"> etter kontraktsinngåelse tilpasse sjekklisten</w:t>
                      </w:r>
                      <w:r w:rsidR="00A42AC8" w:rsidRPr="00A51443">
                        <w:rPr>
                          <w:lang w:val="nb-NO"/>
                        </w:rPr>
                        <w:t xml:space="preserve"> (lage «TFM</w:t>
                      </w:r>
                      <w:r w:rsidR="003567B3" w:rsidRPr="00A51443">
                        <w:rPr>
                          <w:lang w:val="nb-NO"/>
                        </w:rPr>
                        <w:t>-ID</w:t>
                      </w:r>
                      <w:r w:rsidR="00A42AC8" w:rsidRPr="00A51443">
                        <w:rPr>
                          <w:lang w:val="nb-NO"/>
                        </w:rPr>
                        <w:t xml:space="preserve"> </w:t>
                      </w:r>
                      <w:r w:rsidR="00DA35A9" w:rsidRPr="00A51443">
                        <w:rPr>
                          <w:lang w:val="nb-NO"/>
                        </w:rPr>
                        <w:t>manual</w:t>
                      </w:r>
                      <w:r w:rsidR="00A42AC8" w:rsidRPr="00A51443">
                        <w:rPr>
                          <w:lang w:val="nb-NO"/>
                        </w:rPr>
                        <w:t>»)</w:t>
                      </w:r>
                      <w:r w:rsidRPr="00A51443">
                        <w:rPr>
                          <w:lang w:val="nb-NO"/>
                        </w:rPr>
                        <w:t xml:space="preserve"> Denne blir så kontrollert/godkjent av prosjektleder/RI</w:t>
                      </w:r>
                      <w:r w:rsidR="00EA05A3" w:rsidRPr="00A51443">
                        <w:rPr>
                          <w:lang w:val="nb-NO"/>
                        </w:rPr>
                        <w:t>FDVU</w:t>
                      </w:r>
                      <w:r w:rsidR="00DA388E" w:rsidRPr="00A51443">
                        <w:rPr>
                          <w:lang w:val="nb-NO"/>
                        </w:rPr>
                        <w:t>. Kravspesifikasjonen, sjekklister</w:t>
                      </w:r>
                      <w:r w:rsidR="00E920F7" w:rsidRPr="00A51443">
                        <w:rPr>
                          <w:lang w:val="nb-NO"/>
                        </w:rPr>
                        <w:t>, NS3456/57</w:t>
                      </w:r>
                      <w:r w:rsidR="00DA388E" w:rsidRPr="00A51443">
                        <w:rPr>
                          <w:lang w:val="nb-NO"/>
                        </w:rPr>
                        <w:t xml:space="preserve"> og bruk av </w:t>
                      </w:r>
                      <w:r w:rsidR="005848F9">
                        <w:rPr>
                          <w:lang w:val="nb-NO"/>
                        </w:rPr>
                        <w:t>Teams</w:t>
                      </w:r>
                      <w:r w:rsidR="00DA388E" w:rsidRPr="00A51443">
                        <w:rPr>
                          <w:lang w:val="nb-NO"/>
                        </w:rPr>
                        <w:t xml:space="preserve"> skal være lest</w:t>
                      </w:r>
                      <w:r w:rsidR="00986B95" w:rsidRPr="00A51443">
                        <w:rPr>
                          <w:lang w:val="nb-NO"/>
                        </w:rPr>
                        <w:t xml:space="preserve">, </w:t>
                      </w:r>
                      <w:r w:rsidR="00DA388E" w:rsidRPr="00A51443">
                        <w:rPr>
                          <w:lang w:val="nb-NO"/>
                        </w:rPr>
                        <w:t>for</w:t>
                      </w:r>
                      <w:r w:rsidR="00986B95" w:rsidRPr="00A51443">
                        <w:rPr>
                          <w:lang w:val="nb-NO"/>
                        </w:rPr>
                        <w:t>stått og skal følges i prosjektet</w:t>
                      </w:r>
                      <w:r w:rsidR="00DA388E" w:rsidRPr="00A51443">
                        <w:rPr>
                          <w:lang w:val="nb-NO"/>
                        </w:rPr>
                        <w:t>.</w:t>
                      </w:r>
                      <w:r w:rsidR="00A73011" w:rsidRPr="00A51443">
                        <w:rPr>
                          <w:lang w:val="nb-NO"/>
                        </w:rPr>
                        <w:t xml:space="preserve"> </w:t>
                      </w:r>
                      <w:r w:rsidR="00DA35A9" w:rsidRPr="00A51443">
                        <w:rPr>
                          <w:lang w:val="nb-NO"/>
                        </w:rPr>
                        <w:t>Alternativ</w:t>
                      </w:r>
                      <w:r w:rsidR="00A86D66" w:rsidRPr="00A51443">
                        <w:rPr>
                          <w:lang w:val="nb-NO"/>
                        </w:rPr>
                        <w:t>t</w:t>
                      </w:r>
                      <w:r w:rsidR="00DA35A9" w:rsidRPr="00A51443">
                        <w:rPr>
                          <w:lang w:val="nb-NO"/>
                        </w:rPr>
                        <w:t xml:space="preserve"> så er første versjon sjekkliste utarbeidet av </w:t>
                      </w:r>
                      <w:r w:rsidR="00A86D66" w:rsidRPr="00A51443">
                        <w:rPr>
                          <w:lang w:val="nb-NO"/>
                        </w:rPr>
                        <w:t>byggherre/prosjektgruppe i skissefase.</w:t>
                      </w:r>
                    </w:p>
                    <w:bookmarkEnd w:id="19"/>
                    <w:p w14:paraId="446F9E43" w14:textId="144ABC73" w:rsidR="0089359E" w:rsidRPr="00A51443" w:rsidRDefault="00DA388E" w:rsidP="00A73011">
                      <w:pPr>
                        <w:pStyle w:val="Listeavsnitt"/>
                        <w:numPr>
                          <w:ilvl w:val="0"/>
                          <w:numId w:val="30"/>
                        </w:numPr>
                        <w:spacing w:after="240" w:line="300" w:lineRule="exact"/>
                        <w:rPr>
                          <w:lang w:val="nb-NO"/>
                        </w:rPr>
                      </w:pPr>
                      <w:r w:rsidRPr="00A51443">
                        <w:rPr>
                          <w:lang w:val="nb-NO"/>
                        </w:rPr>
                        <w:t xml:space="preserve">Oppstartsmøte </w:t>
                      </w:r>
                      <w:r w:rsidR="00EA05A3" w:rsidRPr="00A51443">
                        <w:rPr>
                          <w:lang w:val="nb-NO"/>
                        </w:rPr>
                        <w:t>FDVU</w:t>
                      </w:r>
                      <w:r w:rsidRPr="00A51443">
                        <w:rPr>
                          <w:lang w:val="nb-NO"/>
                        </w:rPr>
                        <w:t xml:space="preserve"> holdes når første versjon av sjekklisten er tilpasset</w:t>
                      </w:r>
                      <w:r w:rsidR="00E920F7" w:rsidRPr="00A51443">
                        <w:rPr>
                          <w:lang w:val="nb-NO"/>
                        </w:rPr>
                        <w:t>.</w:t>
                      </w:r>
                      <w:r w:rsidR="00A73011" w:rsidRPr="00A51443">
                        <w:rPr>
                          <w:lang w:val="nb-NO"/>
                        </w:rPr>
                        <w:t xml:space="preserve"> Ved behov for ytterligere opplæring/gjennomgang avtales dette med Sweco.</w:t>
                      </w:r>
                    </w:p>
                    <w:p w14:paraId="551B3DE5" w14:textId="6B17483C" w:rsidR="00DA388E" w:rsidRPr="00A51443" w:rsidRDefault="00741807" w:rsidP="00DA388E">
                      <w:pPr>
                        <w:pStyle w:val="Listeavsnitt"/>
                        <w:numPr>
                          <w:ilvl w:val="0"/>
                          <w:numId w:val="30"/>
                        </w:numPr>
                        <w:spacing w:after="240" w:line="300" w:lineRule="exact"/>
                        <w:rPr>
                          <w:lang w:val="nb-NO"/>
                        </w:rPr>
                      </w:pPr>
                      <w:r w:rsidRPr="00A51443">
                        <w:rPr>
                          <w:lang w:val="nb-NO"/>
                        </w:rPr>
                        <w:t xml:space="preserve">Entreprenør, prosjekterende, underleverandører skal utnevne en </w:t>
                      </w:r>
                      <w:r w:rsidR="00EA05A3" w:rsidRPr="00A51443">
                        <w:rPr>
                          <w:lang w:val="nb-NO"/>
                        </w:rPr>
                        <w:t>FDVU</w:t>
                      </w:r>
                      <w:r w:rsidRPr="00A51443">
                        <w:rPr>
                          <w:lang w:val="nb-NO"/>
                        </w:rPr>
                        <w:t xml:space="preserve"> ansvarlig som blir hovedkontakt mot byggherrens </w:t>
                      </w:r>
                      <w:r w:rsidR="00EA05A3" w:rsidRPr="00A51443">
                        <w:rPr>
                          <w:lang w:val="nb-NO"/>
                        </w:rPr>
                        <w:t>FDVU</w:t>
                      </w:r>
                      <w:r w:rsidRPr="00A51443">
                        <w:rPr>
                          <w:lang w:val="nb-NO"/>
                        </w:rPr>
                        <w:t xml:space="preserve"> rådgiver/prosjektleder</w:t>
                      </w:r>
                      <w:r w:rsidR="00DA388E" w:rsidRPr="00A51443">
                        <w:rPr>
                          <w:lang w:val="nb-NO"/>
                        </w:rPr>
                        <w:t>. Godkjennes av byggherren.</w:t>
                      </w:r>
                    </w:p>
                    <w:p w14:paraId="70E3D9C3" w14:textId="75473B0E" w:rsidR="0089359E" w:rsidRPr="00A51443" w:rsidRDefault="0089359E" w:rsidP="0089359E">
                      <w:pPr>
                        <w:pStyle w:val="Listeavsnitt"/>
                        <w:numPr>
                          <w:ilvl w:val="0"/>
                          <w:numId w:val="30"/>
                        </w:numPr>
                        <w:spacing w:after="240" w:line="300" w:lineRule="exact"/>
                        <w:rPr>
                          <w:lang w:val="nb-NO"/>
                        </w:rPr>
                      </w:pPr>
                      <w:r w:rsidRPr="00A51443">
                        <w:rPr>
                          <w:lang w:val="nb-NO"/>
                        </w:rPr>
                        <w:t xml:space="preserve">Arbeid med </w:t>
                      </w:r>
                      <w:r w:rsidR="00EA05A3" w:rsidRPr="00A51443">
                        <w:rPr>
                          <w:lang w:val="nb-NO"/>
                        </w:rPr>
                        <w:t>FDVU</w:t>
                      </w:r>
                      <w:r w:rsidRPr="00A51443">
                        <w:rPr>
                          <w:lang w:val="nb-NO"/>
                        </w:rPr>
                        <w:t xml:space="preserve"> dokumentasjon skal følge produksjon og dokumentasjon skal legges inn i </w:t>
                      </w:r>
                      <w:r w:rsidR="00EA05A3" w:rsidRPr="00A51443">
                        <w:rPr>
                          <w:lang w:val="nb-NO"/>
                        </w:rPr>
                        <w:t>FDVU</w:t>
                      </w:r>
                      <w:r w:rsidRPr="00A51443">
                        <w:rPr>
                          <w:lang w:val="nb-NO"/>
                        </w:rPr>
                        <w:t xml:space="preserve"> systemet</w:t>
                      </w:r>
                      <w:r w:rsidR="009678AD" w:rsidRPr="00A51443">
                        <w:rPr>
                          <w:lang w:val="nb-NO"/>
                        </w:rPr>
                        <w:t xml:space="preserve"> og </w:t>
                      </w:r>
                      <w:r w:rsidR="00A86D66" w:rsidRPr="00A51443">
                        <w:rPr>
                          <w:lang w:val="nb-NO"/>
                        </w:rPr>
                        <w:t>prosjekthotell</w:t>
                      </w:r>
                      <w:r w:rsidRPr="00A51443">
                        <w:rPr>
                          <w:lang w:val="nb-NO"/>
                        </w:rPr>
                        <w:t xml:space="preserve"> fortløpende. Fremdriftsplan for </w:t>
                      </w:r>
                      <w:r w:rsidR="00EA05A3" w:rsidRPr="00A51443">
                        <w:rPr>
                          <w:lang w:val="nb-NO"/>
                        </w:rPr>
                        <w:t>FDVU</w:t>
                      </w:r>
                      <w:r w:rsidRPr="00A51443">
                        <w:rPr>
                          <w:lang w:val="nb-NO"/>
                        </w:rPr>
                        <w:t xml:space="preserve"> arbeidet etableres av entreprenør.</w:t>
                      </w:r>
                    </w:p>
                    <w:p w14:paraId="41B91AE8" w14:textId="26F50A02" w:rsidR="0089359E" w:rsidRDefault="00EA05A3" w:rsidP="0089359E">
                      <w:pPr>
                        <w:pStyle w:val="Listeavsnitt"/>
                        <w:numPr>
                          <w:ilvl w:val="0"/>
                          <w:numId w:val="30"/>
                        </w:numPr>
                        <w:spacing w:after="240" w:line="300" w:lineRule="exact"/>
                        <w:rPr>
                          <w:lang w:val="nb-NO"/>
                        </w:rPr>
                      </w:pPr>
                      <w:r w:rsidRPr="00A51443">
                        <w:rPr>
                          <w:lang w:val="nb-NO"/>
                        </w:rPr>
                        <w:t>FDVU</w:t>
                      </w:r>
                      <w:r w:rsidR="0089359E" w:rsidRPr="00A51443">
                        <w:rPr>
                          <w:lang w:val="nb-NO"/>
                        </w:rPr>
                        <w:t xml:space="preserve">-dokumentasjon skal gi grunnlag for forvaltning, drift, vedlikehold, utvikling, avhending og </w:t>
                      </w:r>
                      <w:r w:rsidR="0089359E" w:rsidRPr="00887F9E">
                        <w:rPr>
                          <w:lang w:val="nb-NO"/>
                        </w:rPr>
                        <w:t>effektiv bruk av en bygning med tilhørende uteområder</w:t>
                      </w:r>
                    </w:p>
                    <w:p w14:paraId="09FFCAC1" w14:textId="1FCDCBF8" w:rsidR="0089359E" w:rsidRDefault="0092791D" w:rsidP="0089359E">
                      <w:pPr>
                        <w:pStyle w:val="Listeavsnitt"/>
                        <w:numPr>
                          <w:ilvl w:val="0"/>
                          <w:numId w:val="30"/>
                        </w:numPr>
                        <w:spacing w:after="240" w:line="300" w:lineRule="exact"/>
                        <w:rPr>
                          <w:lang w:val="nb-NO"/>
                        </w:rPr>
                      </w:pPr>
                      <w:r>
                        <w:rPr>
                          <w:lang w:val="nb-NO"/>
                        </w:rPr>
                        <w:t>Nordland</w:t>
                      </w:r>
                      <w:r w:rsidR="0089359E">
                        <w:rPr>
                          <w:lang w:val="nb-NO"/>
                        </w:rPr>
                        <w:t xml:space="preserve"> Fylke </w:t>
                      </w:r>
                      <w:r w:rsidR="0089359E" w:rsidRPr="003F058D">
                        <w:rPr>
                          <w:lang w:val="nb-NO"/>
                        </w:rPr>
                        <w:t xml:space="preserve">benytter </w:t>
                      </w:r>
                      <w:r w:rsidR="0089359E">
                        <w:rPr>
                          <w:lang w:val="nb-NO"/>
                        </w:rPr>
                        <w:t>NS 3457 del 7, 8 og 9 (gamle TFM)</w:t>
                      </w:r>
                      <w:r w:rsidR="009D536B">
                        <w:rPr>
                          <w:lang w:val="nb-NO"/>
                        </w:rPr>
                        <w:t xml:space="preserve"> i oppbygging og merking av komponenter</w:t>
                      </w:r>
                      <w:r w:rsidR="0038553E">
                        <w:rPr>
                          <w:lang w:val="nb-NO"/>
                        </w:rPr>
                        <w:t xml:space="preserve"> se vedlegg </w:t>
                      </w:r>
                      <w:r w:rsidR="00CF49EC">
                        <w:rPr>
                          <w:lang w:val="nb-NO"/>
                        </w:rPr>
                        <w:t>4.5</w:t>
                      </w:r>
                    </w:p>
                    <w:p w14:paraId="266D50FC" w14:textId="5AC8182E" w:rsidR="0038553E" w:rsidRDefault="0092791D" w:rsidP="0089359E">
                      <w:pPr>
                        <w:pStyle w:val="Listeavsnitt"/>
                        <w:numPr>
                          <w:ilvl w:val="0"/>
                          <w:numId w:val="30"/>
                        </w:numPr>
                        <w:spacing w:after="240" w:line="300" w:lineRule="exact"/>
                        <w:rPr>
                          <w:lang w:val="nb-NO"/>
                        </w:rPr>
                      </w:pPr>
                      <w:r>
                        <w:rPr>
                          <w:lang w:val="nb-NO"/>
                        </w:rPr>
                        <w:t>Nordland</w:t>
                      </w:r>
                      <w:r w:rsidR="0038553E">
                        <w:rPr>
                          <w:lang w:val="nb-NO"/>
                        </w:rPr>
                        <w:t xml:space="preserve"> fylke</w:t>
                      </w:r>
                      <w:r w:rsidR="0038553E" w:rsidRPr="003F058D">
                        <w:rPr>
                          <w:lang w:val="nb-NO"/>
                        </w:rPr>
                        <w:t xml:space="preserve"> har egen kravspesifikasjon til tegning</w:t>
                      </w:r>
                      <w:r w:rsidR="006A5965">
                        <w:rPr>
                          <w:lang w:val="nb-NO"/>
                        </w:rPr>
                        <w:t>/</w:t>
                      </w:r>
                      <w:r w:rsidR="006A5965" w:rsidRPr="00102F8C">
                        <w:rPr>
                          <w:lang w:val="nb-NO"/>
                        </w:rPr>
                        <w:t>modeller</w:t>
                      </w:r>
                      <w:r w:rsidR="0038553E" w:rsidRPr="00102F8C">
                        <w:rPr>
                          <w:lang w:val="nb-NO"/>
                        </w:rPr>
                        <w:t xml:space="preserve"> </w:t>
                      </w:r>
                      <w:r w:rsidR="0038553E" w:rsidRPr="003F058D">
                        <w:rPr>
                          <w:lang w:val="nb-NO"/>
                        </w:rPr>
                        <w:t>som skal følges</w:t>
                      </w:r>
                      <w:r w:rsidR="001E6C17">
                        <w:rPr>
                          <w:lang w:val="nb-NO"/>
                        </w:rPr>
                        <w:t xml:space="preserve">, se vedlegg </w:t>
                      </w:r>
                      <w:r w:rsidR="00CF49EC">
                        <w:rPr>
                          <w:lang w:val="nb-NO"/>
                        </w:rPr>
                        <w:t>4.</w:t>
                      </w:r>
                      <w:r w:rsidR="007E71E3">
                        <w:rPr>
                          <w:lang w:val="nb-NO"/>
                        </w:rPr>
                        <w:t>4</w:t>
                      </w:r>
                      <w:r w:rsidR="009D536B">
                        <w:rPr>
                          <w:lang w:val="nb-NO"/>
                        </w:rPr>
                        <w:t xml:space="preserve"> (under utarbeidelse)</w:t>
                      </w:r>
                    </w:p>
                    <w:p w14:paraId="61598D12" w14:textId="17CE8A1C" w:rsidR="00522F2C" w:rsidRPr="00A3345C" w:rsidRDefault="0038553E" w:rsidP="00914559">
                      <w:pPr>
                        <w:pStyle w:val="Listeavsnitt"/>
                        <w:numPr>
                          <w:ilvl w:val="0"/>
                          <w:numId w:val="30"/>
                        </w:numPr>
                        <w:spacing w:after="240" w:line="300" w:lineRule="exact"/>
                        <w:rPr>
                          <w:lang w:val="nb-NO"/>
                        </w:rPr>
                      </w:pPr>
                      <w:r>
                        <w:rPr>
                          <w:lang w:val="nb-NO"/>
                        </w:rPr>
                        <w:t>Det skal leveres LCC analyse og vedlikeholdsplan – se kapittel 2.</w:t>
                      </w:r>
                      <w:r w:rsidR="007E71E3">
                        <w:rPr>
                          <w:lang w:val="nb-NO"/>
                        </w:rPr>
                        <w:t>1</w:t>
                      </w:r>
                      <w:r w:rsidR="009D536B">
                        <w:rPr>
                          <w:lang w:val="nb-NO"/>
                        </w:rPr>
                        <w:t xml:space="preserve"> og 2.5</w:t>
                      </w:r>
                    </w:p>
                    <w:p w14:paraId="3FE5B48F" w14:textId="77777777" w:rsidR="00E920F7" w:rsidRPr="008751F6" w:rsidRDefault="00E920F7" w:rsidP="00914559">
                      <w:pPr>
                        <w:spacing w:after="240" w:line="300" w:lineRule="exact"/>
                        <w:rPr>
                          <w:lang w:val="nb-NO"/>
                        </w:rPr>
                      </w:pPr>
                    </w:p>
                    <w:p w14:paraId="7DC3EDFA" w14:textId="77777777" w:rsidR="00522F2C" w:rsidRPr="008751F6" w:rsidRDefault="00522F2C" w:rsidP="00914559">
                      <w:pPr>
                        <w:spacing w:after="240" w:line="300" w:lineRule="exact"/>
                        <w:rPr>
                          <w:lang w:val="nb-NO"/>
                        </w:rPr>
                      </w:pPr>
                    </w:p>
                  </w:txbxContent>
                </v:textbox>
                <w10:wrap anchorx="margin"/>
              </v:shape>
            </w:pict>
          </mc:Fallback>
        </mc:AlternateContent>
      </w:r>
    </w:p>
    <w:p w14:paraId="680943B9" w14:textId="27C246C1" w:rsidR="00927DC6" w:rsidRDefault="00927DC6" w:rsidP="00927DC6">
      <w:pPr>
        <w:pStyle w:val="Brdtekst"/>
        <w:tabs>
          <w:tab w:val="left" w:pos="709"/>
        </w:tabs>
        <w:spacing w:after="0" w:line="240" w:lineRule="auto"/>
        <w:ind w:left="0" w:right="-1"/>
        <w:rPr>
          <w:sz w:val="22"/>
          <w:szCs w:val="22"/>
          <w:lang w:val="nb-NO"/>
        </w:rPr>
      </w:pPr>
    </w:p>
    <w:p w14:paraId="4678083E" w14:textId="77777777" w:rsidR="00927DC6" w:rsidRDefault="00927DC6" w:rsidP="00927DC6">
      <w:pPr>
        <w:pStyle w:val="Brdtekst"/>
        <w:tabs>
          <w:tab w:val="left" w:pos="709"/>
        </w:tabs>
        <w:spacing w:after="0" w:line="240" w:lineRule="auto"/>
        <w:ind w:left="0" w:right="-1"/>
        <w:rPr>
          <w:sz w:val="22"/>
          <w:szCs w:val="22"/>
          <w:lang w:val="nb-NO"/>
        </w:rPr>
      </w:pPr>
    </w:p>
    <w:p w14:paraId="05E10BEB" w14:textId="77777777" w:rsidR="00927DC6" w:rsidRDefault="00927DC6" w:rsidP="00927DC6">
      <w:pPr>
        <w:pStyle w:val="Brdtekst"/>
        <w:tabs>
          <w:tab w:val="left" w:pos="709"/>
        </w:tabs>
        <w:spacing w:after="0" w:line="240" w:lineRule="auto"/>
        <w:ind w:left="0" w:right="-1"/>
        <w:rPr>
          <w:sz w:val="22"/>
          <w:szCs w:val="22"/>
          <w:lang w:val="nb-NO"/>
        </w:rPr>
      </w:pPr>
    </w:p>
    <w:p w14:paraId="2592DE3C" w14:textId="77777777" w:rsidR="00927DC6" w:rsidRDefault="00927DC6" w:rsidP="00927DC6">
      <w:pPr>
        <w:pStyle w:val="Brdtekst"/>
        <w:tabs>
          <w:tab w:val="left" w:pos="709"/>
        </w:tabs>
        <w:spacing w:after="0" w:line="240" w:lineRule="auto"/>
        <w:ind w:left="0" w:right="-1"/>
        <w:rPr>
          <w:sz w:val="22"/>
          <w:szCs w:val="22"/>
          <w:lang w:val="nb-NO"/>
        </w:rPr>
      </w:pPr>
    </w:p>
    <w:p w14:paraId="0E646F8D" w14:textId="77777777" w:rsidR="00927DC6" w:rsidRDefault="00927DC6" w:rsidP="00927DC6">
      <w:pPr>
        <w:pStyle w:val="Brdtekst"/>
        <w:tabs>
          <w:tab w:val="left" w:pos="709"/>
        </w:tabs>
        <w:spacing w:after="0" w:line="240" w:lineRule="auto"/>
        <w:ind w:left="0" w:right="-1"/>
        <w:rPr>
          <w:sz w:val="22"/>
          <w:szCs w:val="22"/>
          <w:lang w:val="nb-NO"/>
        </w:rPr>
      </w:pPr>
    </w:p>
    <w:p w14:paraId="3E184033" w14:textId="77777777" w:rsidR="00927DC6" w:rsidRDefault="00927DC6" w:rsidP="00927DC6">
      <w:pPr>
        <w:pStyle w:val="Brdtekst"/>
        <w:tabs>
          <w:tab w:val="left" w:pos="709"/>
        </w:tabs>
        <w:spacing w:after="0" w:line="240" w:lineRule="auto"/>
        <w:ind w:left="0" w:right="-1"/>
        <w:rPr>
          <w:sz w:val="22"/>
          <w:szCs w:val="22"/>
          <w:lang w:val="nb-NO"/>
        </w:rPr>
      </w:pPr>
    </w:p>
    <w:p w14:paraId="4363C569" w14:textId="77777777" w:rsidR="00927DC6" w:rsidRDefault="00927DC6" w:rsidP="00927DC6">
      <w:pPr>
        <w:pStyle w:val="Brdtekst"/>
        <w:tabs>
          <w:tab w:val="left" w:pos="709"/>
        </w:tabs>
        <w:spacing w:after="0" w:line="240" w:lineRule="auto"/>
        <w:ind w:left="0" w:right="-1"/>
        <w:rPr>
          <w:sz w:val="22"/>
          <w:szCs w:val="22"/>
          <w:lang w:val="nb-NO"/>
        </w:rPr>
      </w:pPr>
    </w:p>
    <w:p w14:paraId="659921A9" w14:textId="77777777" w:rsidR="00927DC6" w:rsidRDefault="00927DC6" w:rsidP="00927DC6">
      <w:pPr>
        <w:pStyle w:val="Brdtekst"/>
        <w:tabs>
          <w:tab w:val="left" w:pos="709"/>
        </w:tabs>
        <w:spacing w:after="0" w:line="240" w:lineRule="auto"/>
        <w:ind w:left="0" w:right="-1"/>
        <w:rPr>
          <w:sz w:val="22"/>
          <w:szCs w:val="22"/>
          <w:lang w:val="nb-NO"/>
        </w:rPr>
      </w:pPr>
    </w:p>
    <w:p w14:paraId="3EAD4C67" w14:textId="77777777" w:rsidR="00927DC6" w:rsidRDefault="00927DC6" w:rsidP="00927DC6">
      <w:pPr>
        <w:pStyle w:val="Brdtekst"/>
        <w:tabs>
          <w:tab w:val="left" w:pos="709"/>
        </w:tabs>
        <w:spacing w:after="0" w:line="240" w:lineRule="auto"/>
        <w:ind w:left="0" w:right="-1"/>
        <w:rPr>
          <w:sz w:val="22"/>
          <w:szCs w:val="22"/>
          <w:lang w:val="nb-NO"/>
        </w:rPr>
      </w:pPr>
    </w:p>
    <w:p w14:paraId="1958D680" w14:textId="77777777" w:rsidR="00927DC6" w:rsidRDefault="00927DC6" w:rsidP="00927DC6">
      <w:pPr>
        <w:pStyle w:val="Brdtekst"/>
        <w:tabs>
          <w:tab w:val="left" w:pos="709"/>
        </w:tabs>
        <w:spacing w:after="0" w:line="240" w:lineRule="auto"/>
        <w:ind w:left="0" w:right="-1"/>
        <w:rPr>
          <w:sz w:val="22"/>
          <w:szCs w:val="22"/>
          <w:lang w:val="nb-NO"/>
        </w:rPr>
      </w:pPr>
    </w:p>
    <w:p w14:paraId="0029A021" w14:textId="77777777" w:rsidR="00927DC6" w:rsidRDefault="00927DC6" w:rsidP="00927DC6">
      <w:pPr>
        <w:pStyle w:val="Brdtekst"/>
        <w:tabs>
          <w:tab w:val="left" w:pos="709"/>
        </w:tabs>
        <w:spacing w:after="0" w:line="240" w:lineRule="auto"/>
        <w:ind w:left="0" w:right="-1"/>
        <w:rPr>
          <w:sz w:val="22"/>
          <w:szCs w:val="22"/>
          <w:lang w:val="nb-NO"/>
        </w:rPr>
      </w:pPr>
    </w:p>
    <w:p w14:paraId="57F0CB3B" w14:textId="77777777" w:rsidR="00927DC6" w:rsidRDefault="00927DC6" w:rsidP="00927DC6">
      <w:pPr>
        <w:pStyle w:val="Brdtekst"/>
        <w:tabs>
          <w:tab w:val="left" w:pos="709"/>
        </w:tabs>
        <w:spacing w:after="0" w:line="240" w:lineRule="auto"/>
        <w:ind w:left="0" w:right="-1"/>
        <w:rPr>
          <w:sz w:val="22"/>
          <w:szCs w:val="22"/>
          <w:lang w:val="nb-NO"/>
        </w:rPr>
      </w:pPr>
    </w:p>
    <w:p w14:paraId="4BB18DF2" w14:textId="77777777" w:rsidR="00927DC6" w:rsidRDefault="00927DC6" w:rsidP="00927DC6">
      <w:pPr>
        <w:pStyle w:val="Brdtekst"/>
        <w:tabs>
          <w:tab w:val="left" w:pos="709"/>
        </w:tabs>
        <w:spacing w:after="0" w:line="240" w:lineRule="auto"/>
        <w:ind w:left="0" w:right="-1"/>
        <w:rPr>
          <w:sz w:val="22"/>
          <w:szCs w:val="22"/>
          <w:lang w:val="nb-NO"/>
        </w:rPr>
      </w:pPr>
    </w:p>
    <w:p w14:paraId="759F5A46" w14:textId="77777777" w:rsidR="00927DC6" w:rsidRDefault="00927DC6" w:rsidP="00927DC6">
      <w:pPr>
        <w:pStyle w:val="Brdtekst"/>
        <w:tabs>
          <w:tab w:val="left" w:pos="709"/>
        </w:tabs>
        <w:spacing w:after="0" w:line="240" w:lineRule="auto"/>
        <w:ind w:left="0" w:right="-1"/>
        <w:rPr>
          <w:sz w:val="22"/>
          <w:szCs w:val="22"/>
          <w:lang w:val="nb-NO"/>
        </w:rPr>
      </w:pPr>
    </w:p>
    <w:p w14:paraId="7D5715B4" w14:textId="10C92C07" w:rsidR="00927DC6" w:rsidRDefault="00927DC6" w:rsidP="00927DC6">
      <w:pPr>
        <w:pStyle w:val="Brdtekst"/>
        <w:tabs>
          <w:tab w:val="left" w:pos="709"/>
        </w:tabs>
        <w:spacing w:after="0" w:line="240" w:lineRule="auto"/>
        <w:ind w:left="0" w:right="-1"/>
        <w:rPr>
          <w:sz w:val="22"/>
          <w:szCs w:val="22"/>
          <w:lang w:val="nb-NO"/>
        </w:rPr>
      </w:pPr>
    </w:p>
    <w:p w14:paraId="10AAC4B7" w14:textId="0FAE7B15" w:rsidR="009C1A1E" w:rsidRDefault="009C1A1E" w:rsidP="00927DC6">
      <w:pPr>
        <w:pStyle w:val="Brdtekst"/>
        <w:tabs>
          <w:tab w:val="left" w:pos="709"/>
        </w:tabs>
        <w:spacing w:after="0" w:line="240" w:lineRule="auto"/>
        <w:ind w:left="0" w:right="-1"/>
        <w:rPr>
          <w:sz w:val="22"/>
          <w:szCs w:val="22"/>
          <w:lang w:val="nb-NO"/>
        </w:rPr>
      </w:pPr>
    </w:p>
    <w:p w14:paraId="33B48316" w14:textId="7850FE8A" w:rsidR="009C1A1E" w:rsidRDefault="009C1A1E" w:rsidP="00927DC6">
      <w:pPr>
        <w:pStyle w:val="Brdtekst"/>
        <w:tabs>
          <w:tab w:val="left" w:pos="709"/>
        </w:tabs>
        <w:spacing w:after="0" w:line="240" w:lineRule="auto"/>
        <w:ind w:left="0" w:right="-1"/>
        <w:rPr>
          <w:sz w:val="22"/>
          <w:szCs w:val="22"/>
          <w:lang w:val="nb-NO"/>
        </w:rPr>
      </w:pPr>
    </w:p>
    <w:p w14:paraId="5641EC18" w14:textId="3A0B2737" w:rsidR="009C1A1E" w:rsidRDefault="009C1A1E" w:rsidP="00927DC6">
      <w:pPr>
        <w:pStyle w:val="Brdtekst"/>
        <w:tabs>
          <w:tab w:val="left" w:pos="709"/>
        </w:tabs>
        <w:spacing w:after="0" w:line="240" w:lineRule="auto"/>
        <w:ind w:left="0" w:right="-1"/>
        <w:rPr>
          <w:sz w:val="22"/>
          <w:szCs w:val="22"/>
          <w:lang w:val="nb-NO"/>
        </w:rPr>
      </w:pPr>
    </w:p>
    <w:p w14:paraId="58EC424B" w14:textId="77777777" w:rsidR="009C1A1E" w:rsidRDefault="009C1A1E" w:rsidP="00927DC6">
      <w:pPr>
        <w:pStyle w:val="Brdtekst"/>
        <w:tabs>
          <w:tab w:val="left" w:pos="709"/>
        </w:tabs>
        <w:spacing w:after="0" w:line="240" w:lineRule="auto"/>
        <w:ind w:left="0" w:right="-1"/>
        <w:rPr>
          <w:sz w:val="22"/>
          <w:szCs w:val="22"/>
          <w:lang w:val="nb-NO"/>
        </w:rPr>
      </w:pPr>
    </w:p>
    <w:p w14:paraId="5154D91E" w14:textId="615E2D1E" w:rsidR="009C1A1E" w:rsidRDefault="009C1A1E" w:rsidP="00927DC6">
      <w:pPr>
        <w:pStyle w:val="Brdtekst"/>
        <w:tabs>
          <w:tab w:val="left" w:pos="709"/>
        </w:tabs>
        <w:spacing w:after="0" w:line="240" w:lineRule="auto"/>
        <w:ind w:left="0" w:right="-1"/>
        <w:rPr>
          <w:sz w:val="22"/>
          <w:szCs w:val="22"/>
          <w:lang w:val="nb-NO"/>
        </w:rPr>
      </w:pPr>
    </w:p>
    <w:p w14:paraId="74F5B76E" w14:textId="118AE782" w:rsidR="00741807" w:rsidRDefault="00741807" w:rsidP="00927DC6">
      <w:pPr>
        <w:pStyle w:val="Brdtekst"/>
        <w:tabs>
          <w:tab w:val="left" w:pos="709"/>
        </w:tabs>
        <w:spacing w:after="0" w:line="240" w:lineRule="auto"/>
        <w:ind w:left="0" w:right="-1"/>
        <w:rPr>
          <w:sz w:val="22"/>
          <w:szCs w:val="22"/>
          <w:lang w:val="nb-NO"/>
        </w:rPr>
      </w:pPr>
    </w:p>
    <w:p w14:paraId="18E0131C" w14:textId="6749EB71" w:rsidR="00741807" w:rsidRDefault="00741807" w:rsidP="00927DC6">
      <w:pPr>
        <w:pStyle w:val="Brdtekst"/>
        <w:tabs>
          <w:tab w:val="left" w:pos="709"/>
        </w:tabs>
        <w:spacing w:after="0" w:line="240" w:lineRule="auto"/>
        <w:ind w:left="0" w:right="-1"/>
        <w:rPr>
          <w:sz w:val="22"/>
          <w:szCs w:val="22"/>
          <w:lang w:val="nb-NO"/>
        </w:rPr>
      </w:pPr>
    </w:p>
    <w:p w14:paraId="19DA38D4" w14:textId="40E4F0E1" w:rsidR="00741807" w:rsidRDefault="00741807" w:rsidP="00927DC6">
      <w:pPr>
        <w:pStyle w:val="Brdtekst"/>
        <w:tabs>
          <w:tab w:val="left" w:pos="709"/>
        </w:tabs>
        <w:spacing w:after="0" w:line="240" w:lineRule="auto"/>
        <w:ind w:left="0" w:right="-1"/>
        <w:rPr>
          <w:sz w:val="22"/>
          <w:szCs w:val="22"/>
          <w:lang w:val="nb-NO"/>
        </w:rPr>
      </w:pPr>
    </w:p>
    <w:p w14:paraId="29F9BD3C" w14:textId="04FB77CF" w:rsidR="00741807" w:rsidRDefault="00741807" w:rsidP="00927DC6">
      <w:pPr>
        <w:pStyle w:val="Brdtekst"/>
        <w:tabs>
          <w:tab w:val="left" w:pos="709"/>
        </w:tabs>
        <w:spacing w:after="0" w:line="240" w:lineRule="auto"/>
        <w:ind w:left="0" w:right="-1"/>
        <w:rPr>
          <w:sz w:val="22"/>
          <w:szCs w:val="22"/>
          <w:lang w:val="nb-NO"/>
        </w:rPr>
      </w:pPr>
    </w:p>
    <w:p w14:paraId="3E2FF8FF" w14:textId="613D6460" w:rsidR="00741807" w:rsidRDefault="00741807" w:rsidP="00927DC6">
      <w:pPr>
        <w:pStyle w:val="Brdtekst"/>
        <w:tabs>
          <w:tab w:val="left" w:pos="709"/>
        </w:tabs>
        <w:spacing w:after="0" w:line="240" w:lineRule="auto"/>
        <w:ind w:left="0" w:right="-1"/>
        <w:rPr>
          <w:sz w:val="22"/>
          <w:szCs w:val="22"/>
          <w:lang w:val="nb-NO"/>
        </w:rPr>
      </w:pPr>
    </w:p>
    <w:p w14:paraId="0B409523" w14:textId="77777777" w:rsidR="00741807" w:rsidRDefault="00741807" w:rsidP="00927DC6">
      <w:pPr>
        <w:pStyle w:val="Brdtekst"/>
        <w:tabs>
          <w:tab w:val="left" w:pos="709"/>
        </w:tabs>
        <w:spacing w:after="0" w:line="240" w:lineRule="auto"/>
        <w:ind w:left="0" w:right="-1"/>
        <w:rPr>
          <w:sz w:val="22"/>
          <w:szCs w:val="22"/>
          <w:lang w:val="nb-NO"/>
        </w:rPr>
      </w:pPr>
    </w:p>
    <w:p w14:paraId="6BD56499" w14:textId="77777777" w:rsidR="004210D2" w:rsidRDefault="004210D2" w:rsidP="009C1A1E">
      <w:pPr>
        <w:pStyle w:val="FormatmallInnehll712ptFet"/>
        <w:tabs>
          <w:tab w:val="left" w:pos="709"/>
        </w:tabs>
        <w:ind w:left="0" w:right="-1"/>
      </w:pPr>
      <w:bookmarkStart w:id="20" w:name="swLead_RepStat"/>
    </w:p>
    <w:p w14:paraId="7ED3B23E" w14:textId="77777777" w:rsidR="00D715B9" w:rsidRDefault="00D715B9" w:rsidP="009C1A1E">
      <w:pPr>
        <w:pStyle w:val="FormatmallInnehll712ptFet"/>
        <w:tabs>
          <w:tab w:val="left" w:pos="709"/>
        </w:tabs>
        <w:ind w:left="0" w:right="-1"/>
      </w:pPr>
    </w:p>
    <w:p w14:paraId="6C8844A1" w14:textId="77777777" w:rsidR="00D715B9" w:rsidRDefault="00D715B9" w:rsidP="009C1A1E">
      <w:pPr>
        <w:pStyle w:val="FormatmallInnehll712ptFet"/>
        <w:tabs>
          <w:tab w:val="left" w:pos="709"/>
        </w:tabs>
        <w:ind w:left="0" w:right="-1"/>
      </w:pPr>
    </w:p>
    <w:p w14:paraId="09DB6E45" w14:textId="77777777" w:rsidR="006417FD" w:rsidRDefault="006417FD" w:rsidP="009C1A1E">
      <w:pPr>
        <w:pStyle w:val="FormatmallInnehll712ptFet"/>
        <w:tabs>
          <w:tab w:val="left" w:pos="709"/>
        </w:tabs>
        <w:ind w:left="0" w:right="-1"/>
      </w:pPr>
    </w:p>
    <w:p w14:paraId="617EAD49" w14:textId="59A77FB7" w:rsidR="009C1A1E" w:rsidRPr="00D02E7C" w:rsidRDefault="009C1A1E" w:rsidP="009C1A1E">
      <w:pPr>
        <w:pStyle w:val="FormatmallInnehll712ptFet"/>
        <w:tabs>
          <w:tab w:val="left" w:pos="709"/>
        </w:tabs>
        <w:ind w:left="0" w:right="-1"/>
      </w:pPr>
      <w:r>
        <w:t>Rapporteringsstatus</w:t>
      </w:r>
      <w:bookmarkEnd w:id="20"/>
      <w:r w:rsidRPr="00D02E7C">
        <w:rPr>
          <w:rFonts w:cs="Arial"/>
          <w:sz w:val="22"/>
          <w:szCs w:val="22"/>
        </w:rPr>
        <w:t>:</w:t>
      </w:r>
    </w:p>
    <w:p w14:paraId="53CAB1BE" w14:textId="16FF3B7C" w:rsidR="009C1A1E" w:rsidRPr="00580784" w:rsidRDefault="00000000" w:rsidP="009C1A1E">
      <w:pPr>
        <w:tabs>
          <w:tab w:val="left" w:pos="709"/>
        </w:tabs>
        <w:ind w:right="-1"/>
        <w:rPr>
          <w:rFonts w:cs="Arial"/>
          <w:sz w:val="22"/>
          <w:szCs w:val="22"/>
          <w:lang w:val="nb-NO"/>
        </w:rPr>
      </w:pPr>
      <w:sdt>
        <w:sdtPr>
          <w:rPr>
            <w:rFonts w:cs="Arial"/>
            <w:sz w:val="22"/>
            <w:szCs w:val="22"/>
            <w:lang w:val="nb-NO"/>
          </w:rPr>
          <w:id w:val="-1974969978"/>
          <w14:checkbox>
            <w14:checked w14:val="1"/>
            <w14:checkedState w14:val="2612" w14:font="MS Gothic"/>
            <w14:uncheckedState w14:val="2610" w14:font="MS Gothic"/>
          </w14:checkbox>
        </w:sdtPr>
        <w:sdtContent>
          <w:r w:rsidR="00393834">
            <w:rPr>
              <w:rFonts w:ascii="MS Gothic" w:eastAsia="MS Gothic" w:hAnsi="MS Gothic" w:cs="Arial" w:hint="eastAsia"/>
              <w:sz w:val="22"/>
              <w:szCs w:val="22"/>
              <w:lang w:val="nb-NO"/>
            </w:rPr>
            <w:t>☒</w:t>
          </w:r>
        </w:sdtContent>
      </w:sdt>
      <w:r w:rsidR="009C1A1E" w:rsidRPr="00580784">
        <w:rPr>
          <w:rFonts w:cs="Arial"/>
          <w:sz w:val="22"/>
          <w:szCs w:val="22"/>
          <w:lang w:val="nb-NO"/>
        </w:rPr>
        <w:t xml:space="preserve"> </w:t>
      </w:r>
      <w:bookmarkStart w:id="21" w:name="swLead_Finally"/>
      <w:r w:rsidR="009C1A1E">
        <w:rPr>
          <w:rFonts w:cs="Arial"/>
          <w:sz w:val="22"/>
          <w:szCs w:val="22"/>
          <w:lang w:val="nb-NO"/>
        </w:rPr>
        <w:t>Endelig</w:t>
      </w:r>
      <w:bookmarkEnd w:id="21"/>
    </w:p>
    <w:p w14:paraId="2211B944" w14:textId="1C619E82" w:rsidR="009C1A1E" w:rsidRPr="00580784" w:rsidRDefault="00000000" w:rsidP="009C1A1E">
      <w:pPr>
        <w:pStyle w:val="FormatmallInnehll712ptFet"/>
        <w:tabs>
          <w:tab w:val="left" w:pos="709"/>
        </w:tabs>
        <w:ind w:left="0" w:right="-1"/>
        <w:rPr>
          <w:rFonts w:cs="Arial"/>
          <w:b w:val="0"/>
          <w:sz w:val="22"/>
          <w:szCs w:val="22"/>
        </w:rPr>
      </w:pPr>
      <w:sdt>
        <w:sdtPr>
          <w:rPr>
            <w:rFonts w:cs="Arial"/>
            <w:b w:val="0"/>
            <w:sz w:val="22"/>
            <w:szCs w:val="22"/>
          </w:rPr>
          <w:id w:val="-401223206"/>
          <w14:checkbox>
            <w14:checked w14:val="0"/>
            <w14:checkedState w14:val="2612" w14:font="MS Gothic"/>
            <w14:uncheckedState w14:val="2610" w14:font="MS Gothic"/>
          </w14:checkbox>
        </w:sdtPr>
        <w:sdtContent>
          <w:r w:rsidR="00393834">
            <w:rPr>
              <w:rFonts w:ascii="MS Gothic" w:eastAsia="MS Gothic" w:hAnsi="MS Gothic" w:cs="Arial" w:hint="eastAsia"/>
              <w:b w:val="0"/>
              <w:sz w:val="22"/>
              <w:szCs w:val="22"/>
            </w:rPr>
            <w:t>☐</w:t>
          </w:r>
        </w:sdtContent>
      </w:sdt>
      <w:r w:rsidR="009C1A1E" w:rsidRPr="00580784">
        <w:rPr>
          <w:rFonts w:cs="Arial"/>
          <w:b w:val="0"/>
          <w:sz w:val="22"/>
          <w:szCs w:val="22"/>
        </w:rPr>
        <w:t xml:space="preserve"> </w:t>
      </w:r>
      <w:bookmarkStart w:id="22" w:name="swLead_Draft"/>
      <w:r w:rsidR="009C1A1E">
        <w:rPr>
          <w:rFonts w:cs="Arial"/>
          <w:b w:val="0"/>
          <w:sz w:val="22"/>
          <w:szCs w:val="22"/>
        </w:rPr>
        <w:t>Utkast</w:t>
      </w:r>
      <w:bookmarkEnd w:id="22"/>
    </w:p>
    <w:p w14:paraId="1CFD271E" w14:textId="77777777" w:rsidR="009C1A1E" w:rsidRPr="00580784" w:rsidRDefault="009C1A1E" w:rsidP="009C1A1E">
      <w:pPr>
        <w:pStyle w:val="Brdtekst"/>
        <w:tabs>
          <w:tab w:val="left" w:pos="709"/>
        </w:tabs>
        <w:spacing w:after="0" w:line="240" w:lineRule="auto"/>
        <w:ind w:right="-1"/>
        <w:rPr>
          <w:sz w:val="22"/>
          <w:szCs w:val="22"/>
          <w:lang w:val="nb-NO"/>
        </w:rPr>
      </w:pPr>
    </w:p>
    <w:tbl>
      <w:tblPr>
        <w:tblStyle w:val="Tabellrutenett"/>
        <w:tblW w:w="96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0"/>
        <w:gridCol w:w="5075"/>
      </w:tblGrid>
      <w:tr w:rsidR="009C1A1E" w:rsidRPr="008214C4" w14:paraId="7126EF36" w14:textId="77777777" w:rsidTr="009C1A1E">
        <w:trPr>
          <w:trHeight w:val="284"/>
        </w:trPr>
        <w:tc>
          <w:tcPr>
            <w:tcW w:w="4560" w:type="dxa"/>
            <w:tcBorders>
              <w:top w:val="single" w:sz="4" w:space="0" w:color="auto"/>
              <w:left w:val="single" w:sz="4" w:space="0" w:color="auto"/>
              <w:right w:val="single" w:sz="4" w:space="0" w:color="auto"/>
            </w:tcBorders>
            <w:vAlign w:val="center"/>
          </w:tcPr>
          <w:p w14:paraId="36D27354" w14:textId="77777777" w:rsidR="009C1A1E" w:rsidRPr="008214C4" w:rsidRDefault="009C1A1E" w:rsidP="009C1A1E">
            <w:pPr>
              <w:pStyle w:val="FormatmallInnehll712ptFet"/>
              <w:ind w:left="0"/>
              <w:rPr>
                <w:sz w:val="18"/>
                <w:szCs w:val="18"/>
              </w:rPr>
            </w:pPr>
            <w:bookmarkStart w:id="23" w:name="swLead_CompiledBy"/>
            <w:r>
              <w:rPr>
                <w:sz w:val="18"/>
                <w:szCs w:val="18"/>
              </w:rPr>
              <w:t>Utarbeidet av</w:t>
            </w:r>
            <w:bookmarkEnd w:id="23"/>
            <w:r w:rsidRPr="008214C4">
              <w:rPr>
                <w:sz w:val="18"/>
                <w:szCs w:val="18"/>
              </w:rPr>
              <w:t>:</w:t>
            </w:r>
          </w:p>
        </w:tc>
        <w:tc>
          <w:tcPr>
            <w:tcW w:w="5075" w:type="dxa"/>
            <w:tcBorders>
              <w:top w:val="single" w:sz="4" w:space="0" w:color="auto"/>
              <w:left w:val="single" w:sz="4" w:space="0" w:color="auto"/>
              <w:right w:val="single" w:sz="4" w:space="0" w:color="auto"/>
            </w:tcBorders>
            <w:vAlign w:val="center"/>
          </w:tcPr>
          <w:p w14:paraId="429F37A8" w14:textId="77777777" w:rsidR="009C1A1E" w:rsidRPr="008214C4" w:rsidRDefault="009C1A1E" w:rsidP="009C1A1E">
            <w:pPr>
              <w:pStyle w:val="FormatmallInnehll712ptFet"/>
              <w:ind w:left="0"/>
              <w:rPr>
                <w:sz w:val="18"/>
                <w:szCs w:val="18"/>
              </w:rPr>
            </w:pPr>
            <w:r w:rsidRPr="008214C4">
              <w:rPr>
                <w:sz w:val="18"/>
                <w:szCs w:val="18"/>
              </w:rPr>
              <w:t>Sign.:</w:t>
            </w:r>
          </w:p>
        </w:tc>
      </w:tr>
      <w:tr w:rsidR="009C1A1E" w:rsidRPr="00D02E7C" w14:paraId="4EFC5A69" w14:textId="77777777" w:rsidTr="00D715B9">
        <w:trPr>
          <w:trHeight w:val="299"/>
        </w:trPr>
        <w:tc>
          <w:tcPr>
            <w:tcW w:w="4560" w:type="dxa"/>
            <w:tcBorders>
              <w:left w:val="single" w:sz="4" w:space="0" w:color="auto"/>
              <w:bottom w:val="single" w:sz="4" w:space="0" w:color="auto"/>
              <w:right w:val="single" w:sz="4" w:space="0" w:color="auto"/>
            </w:tcBorders>
            <w:vAlign w:val="center"/>
          </w:tcPr>
          <w:p w14:paraId="7DB3D9E2" w14:textId="132F395C" w:rsidR="009C1A1E" w:rsidRPr="00D6388A" w:rsidRDefault="009C1A1E" w:rsidP="009C1A1E">
            <w:pPr>
              <w:pStyle w:val="FormatmallInnehll712ptFet"/>
              <w:ind w:left="0"/>
              <w:rPr>
                <w:b w:val="0"/>
                <w:sz w:val="20"/>
                <w:lang w:val="en-US"/>
              </w:rPr>
            </w:pPr>
            <w:r w:rsidRPr="00D6388A">
              <w:rPr>
                <w:rFonts w:cs="Arial"/>
                <w:b w:val="0"/>
                <w:sz w:val="20"/>
                <w:lang w:val="en-US"/>
              </w:rPr>
              <w:t>Per Anders Hodne</w:t>
            </w:r>
          </w:p>
        </w:tc>
        <w:tc>
          <w:tcPr>
            <w:tcW w:w="5075" w:type="dxa"/>
            <w:tcBorders>
              <w:left w:val="single" w:sz="4" w:space="0" w:color="auto"/>
              <w:bottom w:val="single" w:sz="4" w:space="0" w:color="auto"/>
              <w:right w:val="single" w:sz="4" w:space="0" w:color="auto"/>
            </w:tcBorders>
            <w:vAlign w:val="center"/>
          </w:tcPr>
          <w:p w14:paraId="77BAA943" w14:textId="01783384" w:rsidR="009C1A1E" w:rsidRPr="00D6388A" w:rsidRDefault="006E0E1E" w:rsidP="009C1A1E">
            <w:pPr>
              <w:pStyle w:val="FormatmallInnehll712ptFet"/>
              <w:ind w:left="0"/>
              <w:rPr>
                <w:b w:val="0"/>
                <w:sz w:val="20"/>
                <w:lang w:val="en-US"/>
              </w:rPr>
            </w:pPr>
            <w:r>
              <w:rPr>
                <w:b w:val="0"/>
                <w:sz w:val="20"/>
                <w:lang w:val="en-US"/>
              </w:rPr>
              <w:t>PAH</w:t>
            </w:r>
          </w:p>
        </w:tc>
      </w:tr>
      <w:tr w:rsidR="009C1A1E" w:rsidRPr="008214C4" w14:paraId="58071206" w14:textId="77777777" w:rsidTr="009C1A1E">
        <w:trPr>
          <w:trHeight w:val="284"/>
        </w:trPr>
        <w:tc>
          <w:tcPr>
            <w:tcW w:w="4560" w:type="dxa"/>
            <w:tcBorders>
              <w:top w:val="single" w:sz="4" w:space="0" w:color="auto"/>
              <w:left w:val="single" w:sz="4" w:space="0" w:color="auto"/>
              <w:right w:val="single" w:sz="4" w:space="0" w:color="auto"/>
            </w:tcBorders>
            <w:vAlign w:val="center"/>
          </w:tcPr>
          <w:p w14:paraId="42255DB7" w14:textId="77777777" w:rsidR="009C1A1E" w:rsidRPr="008214C4" w:rsidRDefault="009C1A1E" w:rsidP="009C1A1E">
            <w:pPr>
              <w:pStyle w:val="FormatmallInnehll712ptFet"/>
              <w:ind w:left="0"/>
              <w:rPr>
                <w:sz w:val="18"/>
                <w:szCs w:val="18"/>
              </w:rPr>
            </w:pPr>
            <w:bookmarkStart w:id="24" w:name="swLead_ControlledBy"/>
            <w:r>
              <w:rPr>
                <w:sz w:val="18"/>
                <w:szCs w:val="18"/>
              </w:rPr>
              <w:t>Kontrollert av</w:t>
            </w:r>
            <w:bookmarkEnd w:id="24"/>
            <w:r w:rsidRPr="008214C4">
              <w:rPr>
                <w:sz w:val="18"/>
                <w:szCs w:val="18"/>
              </w:rPr>
              <w:t>:</w:t>
            </w:r>
          </w:p>
        </w:tc>
        <w:tc>
          <w:tcPr>
            <w:tcW w:w="5075" w:type="dxa"/>
            <w:tcBorders>
              <w:top w:val="single" w:sz="4" w:space="0" w:color="auto"/>
              <w:left w:val="single" w:sz="4" w:space="0" w:color="auto"/>
              <w:right w:val="single" w:sz="4" w:space="0" w:color="auto"/>
            </w:tcBorders>
            <w:vAlign w:val="center"/>
          </w:tcPr>
          <w:p w14:paraId="2E88FAB7" w14:textId="77777777" w:rsidR="009C1A1E" w:rsidRPr="008214C4" w:rsidRDefault="009C1A1E" w:rsidP="009C1A1E">
            <w:pPr>
              <w:pStyle w:val="FormatmallInnehll712ptFet"/>
              <w:ind w:left="0"/>
              <w:rPr>
                <w:sz w:val="18"/>
                <w:szCs w:val="18"/>
              </w:rPr>
            </w:pPr>
            <w:r w:rsidRPr="008214C4">
              <w:rPr>
                <w:sz w:val="18"/>
                <w:szCs w:val="18"/>
              </w:rPr>
              <w:t>Sign.:</w:t>
            </w:r>
          </w:p>
        </w:tc>
      </w:tr>
      <w:tr w:rsidR="009C1A1E" w:rsidRPr="00704A37" w14:paraId="67DC742B" w14:textId="77777777" w:rsidTr="00D715B9">
        <w:trPr>
          <w:trHeight w:val="279"/>
        </w:trPr>
        <w:tc>
          <w:tcPr>
            <w:tcW w:w="4560" w:type="dxa"/>
            <w:tcBorders>
              <w:left w:val="single" w:sz="4" w:space="0" w:color="auto"/>
              <w:bottom w:val="single" w:sz="4" w:space="0" w:color="auto"/>
              <w:right w:val="single" w:sz="4" w:space="0" w:color="auto"/>
            </w:tcBorders>
            <w:vAlign w:val="center"/>
          </w:tcPr>
          <w:p w14:paraId="224B5E54" w14:textId="6A68EEB4" w:rsidR="009C1A1E" w:rsidRPr="00D02E7C" w:rsidRDefault="0092791D" w:rsidP="009C1A1E">
            <w:pPr>
              <w:pStyle w:val="FormatmallInnehll712ptFet"/>
              <w:ind w:left="0"/>
              <w:rPr>
                <w:b w:val="0"/>
                <w:sz w:val="20"/>
              </w:rPr>
            </w:pPr>
            <w:r>
              <w:rPr>
                <w:b w:val="0"/>
                <w:sz w:val="20"/>
              </w:rPr>
              <w:t>Nordland</w:t>
            </w:r>
            <w:r w:rsidR="009B599C">
              <w:rPr>
                <w:b w:val="0"/>
                <w:sz w:val="20"/>
              </w:rPr>
              <w:t xml:space="preserve"> fylke </w:t>
            </w:r>
            <w:r w:rsidR="000E2C18">
              <w:rPr>
                <w:b w:val="0"/>
                <w:sz w:val="20"/>
              </w:rPr>
              <w:t>–</w:t>
            </w:r>
            <w:r w:rsidR="009B599C">
              <w:rPr>
                <w:b w:val="0"/>
                <w:sz w:val="20"/>
              </w:rPr>
              <w:t xml:space="preserve"> </w:t>
            </w:r>
            <w:r w:rsidR="000E2C18">
              <w:rPr>
                <w:b w:val="0"/>
                <w:sz w:val="20"/>
              </w:rPr>
              <w:t>Svein Roger</w:t>
            </w:r>
            <w:r w:rsidR="006B7495">
              <w:rPr>
                <w:b w:val="0"/>
                <w:sz w:val="20"/>
              </w:rPr>
              <w:t xml:space="preserve"> Thomassen</w:t>
            </w:r>
          </w:p>
        </w:tc>
        <w:tc>
          <w:tcPr>
            <w:tcW w:w="5075" w:type="dxa"/>
            <w:tcBorders>
              <w:left w:val="single" w:sz="4" w:space="0" w:color="auto"/>
              <w:bottom w:val="single" w:sz="4" w:space="0" w:color="auto"/>
              <w:right w:val="single" w:sz="4" w:space="0" w:color="auto"/>
            </w:tcBorders>
            <w:vAlign w:val="center"/>
          </w:tcPr>
          <w:p w14:paraId="406E7071" w14:textId="47578B68" w:rsidR="009C1A1E" w:rsidRPr="00D02E7C" w:rsidRDefault="004C5872" w:rsidP="009C1A1E">
            <w:pPr>
              <w:pStyle w:val="FormatmallInnehll712ptFet"/>
              <w:ind w:left="0"/>
              <w:rPr>
                <w:b w:val="0"/>
                <w:sz w:val="20"/>
              </w:rPr>
            </w:pPr>
            <w:proofErr w:type="spellStart"/>
            <w:r>
              <w:rPr>
                <w:b w:val="0"/>
                <w:sz w:val="20"/>
              </w:rPr>
              <w:t>srt</w:t>
            </w:r>
            <w:proofErr w:type="spellEnd"/>
          </w:p>
        </w:tc>
      </w:tr>
      <w:tr w:rsidR="009C1A1E" w:rsidRPr="008214C4" w14:paraId="2011FB48" w14:textId="77777777" w:rsidTr="009C1A1E">
        <w:trPr>
          <w:trHeight w:val="284"/>
        </w:trPr>
        <w:tc>
          <w:tcPr>
            <w:tcW w:w="4560" w:type="dxa"/>
            <w:tcBorders>
              <w:top w:val="single" w:sz="4" w:space="0" w:color="auto"/>
              <w:left w:val="single" w:sz="4" w:space="0" w:color="auto"/>
              <w:right w:val="single" w:sz="4" w:space="0" w:color="auto"/>
            </w:tcBorders>
            <w:vAlign w:val="center"/>
          </w:tcPr>
          <w:p w14:paraId="0F617CA7" w14:textId="77777777" w:rsidR="009C1A1E" w:rsidRPr="008214C4" w:rsidRDefault="009C1A1E" w:rsidP="009C1A1E">
            <w:pPr>
              <w:pStyle w:val="FormatmallInnehll712ptFet"/>
              <w:ind w:left="0"/>
              <w:rPr>
                <w:sz w:val="18"/>
                <w:szCs w:val="18"/>
              </w:rPr>
            </w:pPr>
            <w:bookmarkStart w:id="25" w:name="swLead_ProjMgrName"/>
            <w:r>
              <w:rPr>
                <w:sz w:val="18"/>
                <w:szCs w:val="18"/>
              </w:rPr>
              <w:t>Prosjektleder</w:t>
            </w:r>
            <w:bookmarkEnd w:id="25"/>
            <w:r w:rsidRPr="008214C4">
              <w:rPr>
                <w:sz w:val="18"/>
                <w:szCs w:val="18"/>
              </w:rPr>
              <w:t>:</w:t>
            </w:r>
          </w:p>
        </w:tc>
        <w:tc>
          <w:tcPr>
            <w:tcW w:w="5075" w:type="dxa"/>
            <w:tcBorders>
              <w:top w:val="single" w:sz="4" w:space="0" w:color="auto"/>
              <w:left w:val="single" w:sz="4" w:space="0" w:color="auto"/>
              <w:right w:val="single" w:sz="4" w:space="0" w:color="auto"/>
            </w:tcBorders>
            <w:vAlign w:val="center"/>
          </w:tcPr>
          <w:p w14:paraId="29F7BCC8" w14:textId="77777777" w:rsidR="009C1A1E" w:rsidRPr="008214C4" w:rsidRDefault="009C1A1E" w:rsidP="009C1A1E">
            <w:pPr>
              <w:pStyle w:val="FormatmallInnehll712ptFet"/>
              <w:ind w:left="0"/>
              <w:rPr>
                <w:sz w:val="18"/>
                <w:szCs w:val="18"/>
              </w:rPr>
            </w:pPr>
            <w:bookmarkStart w:id="26" w:name="swLead_ProjOwnerName"/>
            <w:r>
              <w:rPr>
                <w:sz w:val="18"/>
                <w:szCs w:val="18"/>
              </w:rPr>
              <w:t>Prosjekteier</w:t>
            </w:r>
            <w:bookmarkEnd w:id="26"/>
            <w:r w:rsidRPr="008214C4">
              <w:rPr>
                <w:sz w:val="18"/>
                <w:szCs w:val="18"/>
              </w:rPr>
              <w:t>:</w:t>
            </w:r>
          </w:p>
        </w:tc>
      </w:tr>
      <w:tr w:rsidR="009C1A1E" w:rsidRPr="00D02E7C" w14:paraId="26ECCCDB" w14:textId="77777777" w:rsidTr="00D715B9">
        <w:trPr>
          <w:trHeight w:val="287"/>
        </w:trPr>
        <w:tc>
          <w:tcPr>
            <w:tcW w:w="4560" w:type="dxa"/>
            <w:tcBorders>
              <w:left w:val="single" w:sz="4" w:space="0" w:color="auto"/>
              <w:bottom w:val="single" w:sz="4" w:space="0" w:color="auto"/>
              <w:right w:val="single" w:sz="4" w:space="0" w:color="auto"/>
            </w:tcBorders>
            <w:vAlign w:val="center"/>
          </w:tcPr>
          <w:p w14:paraId="6CE1BC97" w14:textId="77777777" w:rsidR="009C1A1E" w:rsidRPr="00D02E7C" w:rsidRDefault="009C1A1E" w:rsidP="009C1A1E">
            <w:pPr>
              <w:pStyle w:val="FormatmallInnehll712ptFet"/>
              <w:ind w:left="0"/>
              <w:rPr>
                <w:b w:val="0"/>
                <w:sz w:val="20"/>
              </w:rPr>
            </w:pPr>
            <w:r>
              <w:rPr>
                <w:rFonts w:cs="Arial"/>
                <w:b w:val="0"/>
                <w:sz w:val="20"/>
              </w:rPr>
              <w:t>Per Anders Hodne</w:t>
            </w:r>
          </w:p>
        </w:tc>
        <w:tc>
          <w:tcPr>
            <w:tcW w:w="5075" w:type="dxa"/>
            <w:tcBorders>
              <w:left w:val="single" w:sz="4" w:space="0" w:color="auto"/>
              <w:bottom w:val="single" w:sz="4" w:space="0" w:color="auto"/>
              <w:right w:val="single" w:sz="4" w:space="0" w:color="auto"/>
            </w:tcBorders>
            <w:vAlign w:val="center"/>
          </w:tcPr>
          <w:p w14:paraId="2B0CD8FB" w14:textId="09CEAE17" w:rsidR="009C1A1E" w:rsidRPr="00D02E7C" w:rsidRDefault="004C5872" w:rsidP="009C1A1E">
            <w:pPr>
              <w:pStyle w:val="FormatmallInnehll712ptFet"/>
              <w:ind w:left="0"/>
              <w:rPr>
                <w:b w:val="0"/>
                <w:sz w:val="20"/>
              </w:rPr>
            </w:pPr>
            <w:r>
              <w:rPr>
                <w:b w:val="0"/>
                <w:sz w:val="20"/>
              </w:rPr>
              <w:t>Svein Idar Hansen</w:t>
            </w:r>
          </w:p>
        </w:tc>
      </w:tr>
    </w:tbl>
    <w:p w14:paraId="657BC5D2" w14:textId="77777777" w:rsidR="009C1A1E" w:rsidRDefault="009C1A1E" w:rsidP="009C1A1E">
      <w:pPr>
        <w:pStyle w:val="FormatmallInnehll712ptFet"/>
        <w:ind w:left="0"/>
        <w:rPr>
          <w:sz w:val="22"/>
          <w:szCs w:val="22"/>
        </w:rPr>
      </w:pPr>
    </w:p>
    <w:p w14:paraId="3007A0D8" w14:textId="77777777" w:rsidR="006A5965" w:rsidRDefault="006A5965">
      <w:pPr>
        <w:rPr>
          <w:b/>
          <w:bCs/>
          <w:sz w:val="22"/>
          <w:szCs w:val="22"/>
          <w:lang w:val="nb-NO"/>
        </w:rPr>
      </w:pPr>
      <w:bookmarkStart w:id="27" w:name="swLead_RevHist"/>
      <w:r>
        <w:rPr>
          <w:sz w:val="22"/>
          <w:szCs w:val="22"/>
        </w:rPr>
        <w:br w:type="page"/>
      </w:r>
    </w:p>
    <w:p w14:paraId="58610871" w14:textId="30D68060" w:rsidR="009C1A1E" w:rsidRPr="00F01484" w:rsidRDefault="009C1A1E" w:rsidP="009C1A1E">
      <w:pPr>
        <w:pStyle w:val="FormatmallInnehll712ptFet"/>
        <w:ind w:left="0"/>
        <w:rPr>
          <w:b w:val="0"/>
          <w:noProof/>
          <w:color w:val="FF0000"/>
          <w:sz w:val="18"/>
          <w:szCs w:val="18"/>
          <w:lang w:val="sv-SE"/>
        </w:rPr>
      </w:pPr>
      <w:r>
        <w:rPr>
          <w:sz w:val="22"/>
          <w:szCs w:val="22"/>
        </w:rPr>
        <w:lastRenderedPageBreak/>
        <w:t>Revisjonshistorikk</w:t>
      </w:r>
      <w:bookmarkEnd w:id="27"/>
      <w:r>
        <w:rPr>
          <w:sz w:val="22"/>
          <w:szCs w:val="22"/>
        </w:rPr>
        <w:t xml:space="preserve">: </w:t>
      </w:r>
      <w:r>
        <w:rPr>
          <w:b w:val="0"/>
          <w:vanish/>
          <w:color w:val="FF0000"/>
          <w:sz w:val="18"/>
          <w:szCs w:val="18"/>
        </w:rPr>
        <w:t>&lt;Skjult tekst: F</w:t>
      </w:r>
      <w:r w:rsidRPr="00F01484">
        <w:rPr>
          <w:b w:val="0"/>
          <w:vanish/>
          <w:color w:val="FF0000"/>
          <w:sz w:val="18"/>
          <w:szCs w:val="18"/>
        </w:rPr>
        <w:t>ørste gangs utsendelse legges også inn. Siste rev.dato er dato på rapporten</w:t>
      </w:r>
      <w:r>
        <w:rPr>
          <w:b w:val="0"/>
          <w:vanish/>
          <w:color w:val="FF0000"/>
          <w:sz w:val="18"/>
          <w:szCs w:val="18"/>
        </w:rPr>
        <w:t>&gt;</w:t>
      </w:r>
    </w:p>
    <w:tbl>
      <w:tblPr>
        <w:tblStyle w:val="Tabellrutenett"/>
        <w:tblW w:w="9639" w:type="dxa"/>
        <w:tblInd w:w="-4" w:type="dxa"/>
        <w:tblLook w:val="04A0" w:firstRow="1" w:lastRow="0" w:firstColumn="1" w:lastColumn="0" w:noHBand="0" w:noVBand="1"/>
      </w:tblPr>
      <w:tblGrid>
        <w:gridCol w:w="822"/>
        <w:gridCol w:w="1217"/>
        <w:gridCol w:w="4764"/>
        <w:gridCol w:w="1418"/>
        <w:gridCol w:w="1418"/>
      </w:tblGrid>
      <w:tr w:rsidR="003477FD" w:rsidRPr="008214C4" w14:paraId="2B1AC509" w14:textId="77777777" w:rsidTr="003477FD">
        <w:trPr>
          <w:trHeight w:val="330"/>
        </w:trPr>
        <w:tc>
          <w:tcPr>
            <w:tcW w:w="822" w:type="dxa"/>
            <w:tcBorders>
              <w:bottom w:val="single" w:sz="4" w:space="0" w:color="auto"/>
            </w:tcBorders>
            <w:vAlign w:val="center"/>
          </w:tcPr>
          <w:p w14:paraId="5AC00939" w14:textId="763D6723" w:rsidR="003477FD" w:rsidRPr="008214C4" w:rsidRDefault="003477FD" w:rsidP="003477FD">
            <w:pPr>
              <w:tabs>
                <w:tab w:val="clear" w:pos="0"/>
                <w:tab w:val="clear" w:pos="567"/>
                <w:tab w:val="clear" w:pos="1276"/>
                <w:tab w:val="clear" w:pos="2552"/>
                <w:tab w:val="clear" w:pos="3828"/>
                <w:tab w:val="clear" w:pos="5103"/>
                <w:tab w:val="clear" w:pos="6379"/>
                <w:tab w:val="clear" w:pos="8364"/>
              </w:tabs>
              <w:rPr>
                <w:lang w:val="nb-NO"/>
              </w:rPr>
            </w:pPr>
            <w:r w:rsidRPr="008214C4">
              <w:rPr>
                <w:b/>
                <w:sz w:val="18"/>
                <w:szCs w:val="18"/>
                <w:lang w:val="nb-NO"/>
              </w:rPr>
              <w:t>Rev.</w:t>
            </w:r>
          </w:p>
        </w:tc>
        <w:tc>
          <w:tcPr>
            <w:tcW w:w="1217" w:type="dxa"/>
            <w:tcBorders>
              <w:bottom w:val="single" w:sz="4" w:space="0" w:color="auto"/>
            </w:tcBorders>
            <w:vAlign w:val="center"/>
          </w:tcPr>
          <w:p w14:paraId="142EAB92" w14:textId="2CAAAB7E" w:rsidR="003477FD" w:rsidRPr="008214C4" w:rsidRDefault="003477FD" w:rsidP="003477FD">
            <w:pPr>
              <w:tabs>
                <w:tab w:val="clear" w:pos="0"/>
                <w:tab w:val="clear" w:pos="567"/>
                <w:tab w:val="clear" w:pos="1276"/>
                <w:tab w:val="clear" w:pos="2552"/>
                <w:tab w:val="clear" w:pos="3828"/>
                <w:tab w:val="clear" w:pos="5103"/>
                <w:tab w:val="clear" w:pos="6379"/>
                <w:tab w:val="clear" w:pos="8364"/>
              </w:tabs>
              <w:jc w:val="center"/>
              <w:rPr>
                <w:lang w:val="nb-NO"/>
              </w:rPr>
            </w:pPr>
            <w:bookmarkStart w:id="28" w:name="swLead_Date"/>
            <w:r>
              <w:rPr>
                <w:b/>
                <w:sz w:val="18"/>
                <w:szCs w:val="18"/>
                <w:lang w:val="nb-NO"/>
              </w:rPr>
              <w:t>Dato</w:t>
            </w:r>
            <w:bookmarkEnd w:id="28"/>
          </w:p>
        </w:tc>
        <w:tc>
          <w:tcPr>
            <w:tcW w:w="4764" w:type="dxa"/>
            <w:tcBorders>
              <w:bottom w:val="single" w:sz="4" w:space="0" w:color="auto"/>
            </w:tcBorders>
            <w:vAlign w:val="center"/>
          </w:tcPr>
          <w:p w14:paraId="5D78CE0A" w14:textId="2A81CB54" w:rsidR="003477FD" w:rsidRPr="008214C4" w:rsidRDefault="003477FD" w:rsidP="003477FD">
            <w:pPr>
              <w:tabs>
                <w:tab w:val="clear" w:pos="0"/>
                <w:tab w:val="clear" w:pos="567"/>
                <w:tab w:val="clear" w:pos="1276"/>
                <w:tab w:val="clear" w:pos="2552"/>
                <w:tab w:val="clear" w:pos="3828"/>
                <w:tab w:val="clear" w:pos="5103"/>
                <w:tab w:val="clear" w:pos="6379"/>
              </w:tabs>
              <w:jc w:val="both"/>
              <w:rPr>
                <w:lang w:val="nb-NO"/>
              </w:rPr>
            </w:pPr>
            <w:bookmarkStart w:id="29" w:name="swLead_Description"/>
            <w:r>
              <w:rPr>
                <w:b/>
                <w:sz w:val="18"/>
                <w:szCs w:val="18"/>
                <w:lang w:val="nb-NO"/>
              </w:rPr>
              <w:t>Beskrivelse</w:t>
            </w:r>
            <w:bookmarkEnd w:id="29"/>
          </w:p>
        </w:tc>
        <w:tc>
          <w:tcPr>
            <w:tcW w:w="1418" w:type="dxa"/>
            <w:tcBorders>
              <w:bottom w:val="single" w:sz="4" w:space="0" w:color="auto"/>
            </w:tcBorders>
            <w:vAlign w:val="center"/>
          </w:tcPr>
          <w:p w14:paraId="7E8532D7" w14:textId="50622517" w:rsidR="003477FD" w:rsidRPr="008214C4" w:rsidRDefault="003477FD" w:rsidP="003477FD">
            <w:pPr>
              <w:tabs>
                <w:tab w:val="clear" w:pos="0"/>
                <w:tab w:val="clear" w:pos="567"/>
                <w:tab w:val="clear" w:pos="1276"/>
                <w:tab w:val="clear" w:pos="2552"/>
                <w:tab w:val="clear" w:pos="3828"/>
              </w:tabs>
              <w:ind w:left="-3"/>
              <w:rPr>
                <w:lang w:val="nb-NO"/>
              </w:rPr>
            </w:pPr>
            <w:bookmarkStart w:id="30" w:name="swLead_CompiledBy2"/>
            <w:r>
              <w:rPr>
                <w:b/>
                <w:sz w:val="18"/>
                <w:szCs w:val="18"/>
                <w:lang w:val="nb-NO"/>
              </w:rPr>
              <w:t>Utarbeidet av</w:t>
            </w:r>
            <w:bookmarkEnd w:id="30"/>
          </w:p>
        </w:tc>
        <w:tc>
          <w:tcPr>
            <w:tcW w:w="1418" w:type="dxa"/>
            <w:tcBorders>
              <w:bottom w:val="single" w:sz="4" w:space="0" w:color="auto"/>
            </w:tcBorders>
            <w:vAlign w:val="center"/>
          </w:tcPr>
          <w:p w14:paraId="56FC60CF" w14:textId="6035B972" w:rsidR="003477FD" w:rsidRPr="008214C4" w:rsidRDefault="003477FD" w:rsidP="003477FD">
            <w:pPr>
              <w:tabs>
                <w:tab w:val="clear" w:pos="0"/>
                <w:tab w:val="clear" w:pos="567"/>
                <w:tab w:val="clear" w:pos="1276"/>
                <w:tab w:val="clear" w:pos="2552"/>
              </w:tabs>
              <w:ind w:left="16"/>
              <w:rPr>
                <w:lang w:val="nb-NO"/>
              </w:rPr>
            </w:pPr>
            <w:bookmarkStart w:id="31" w:name="swLead_ControlledBy2"/>
            <w:r>
              <w:rPr>
                <w:b/>
                <w:sz w:val="18"/>
                <w:szCs w:val="18"/>
                <w:lang w:val="nb-NO"/>
              </w:rPr>
              <w:t>Kontrollert av</w:t>
            </w:r>
            <w:bookmarkEnd w:id="31"/>
          </w:p>
        </w:tc>
      </w:tr>
      <w:tr w:rsidR="003477FD" w:rsidRPr="008214C4" w14:paraId="515FAD76" w14:textId="77777777" w:rsidTr="003477FD">
        <w:trPr>
          <w:trHeight w:val="330"/>
        </w:trPr>
        <w:tc>
          <w:tcPr>
            <w:tcW w:w="822" w:type="dxa"/>
            <w:tcBorders>
              <w:bottom w:val="single" w:sz="4" w:space="0" w:color="auto"/>
            </w:tcBorders>
            <w:vAlign w:val="center"/>
          </w:tcPr>
          <w:p w14:paraId="0B4884F7" w14:textId="3769DE35" w:rsidR="003477FD" w:rsidRDefault="003477FD" w:rsidP="003477FD">
            <w:pPr>
              <w:rPr>
                <w:lang w:val="nb-NO"/>
              </w:rPr>
            </w:pPr>
            <w:r>
              <w:rPr>
                <w:lang w:val="nb-NO"/>
              </w:rPr>
              <w:t>1</w:t>
            </w:r>
          </w:p>
        </w:tc>
        <w:tc>
          <w:tcPr>
            <w:tcW w:w="1217" w:type="dxa"/>
            <w:tcBorders>
              <w:bottom w:val="single" w:sz="4" w:space="0" w:color="auto"/>
            </w:tcBorders>
            <w:vAlign w:val="center"/>
          </w:tcPr>
          <w:p w14:paraId="7821AE93" w14:textId="737E6327" w:rsidR="003477FD" w:rsidRDefault="003477FD" w:rsidP="003477FD">
            <w:pPr>
              <w:jc w:val="center"/>
              <w:rPr>
                <w:lang w:val="nb-NO"/>
              </w:rPr>
            </w:pPr>
            <w:r>
              <w:rPr>
                <w:lang w:val="nb-NO"/>
              </w:rPr>
              <w:t>04.04.23</w:t>
            </w:r>
          </w:p>
        </w:tc>
        <w:tc>
          <w:tcPr>
            <w:tcW w:w="4764" w:type="dxa"/>
            <w:tcBorders>
              <w:bottom w:val="single" w:sz="4" w:space="0" w:color="auto"/>
            </w:tcBorders>
            <w:vAlign w:val="center"/>
          </w:tcPr>
          <w:p w14:paraId="3F333C1B" w14:textId="52AECF72" w:rsidR="003477FD" w:rsidRDefault="003477FD" w:rsidP="003477FD">
            <w:pPr>
              <w:jc w:val="both"/>
              <w:rPr>
                <w:lang w:val="nb-NO"/>
              </w:rPr>
            </w:pPr>
            <w:r>
              <w:rPr>
                <w:lang w:val="nb-NO"/>
              </w:rPr>
              <w:t xml:space="preserve">Endelig </w:t>
            </w:r>
          </w:p>
        </w:tc>
        <w:tc>
          <w:tcPr>
            <w:tcW w:w="1418" w:type="dxa"/>
            <w:tcBorders>
              <w:bottom w:val="single" w:sz="4" w:space="0" w:color="auto"/>
            </w:tcBorders>
            <w:vAlign w:val="center"/>
          </w:tcPr>
          <w:p w14:paraId="2B95B7A5" w14:textId="1759210F" w:rsidR="003477FD" w:rsidRDefault="003477FD" w:rsidP="003477FD">
            <w:pPr>
              <w:ind w:left="-3"/>
              <w:rPr>
                <w:lang w:val="nb-NO"/>
              </w:rPr>
            </w:pPr>
            <w:r>
              <w:rPr>
                <w:lang w:val="nb-NO"/>
              </w:rPr>
              <w:t>PAH</w:t>
            </w:r>
          </w:p>
        </w:tc>
        <w:tc>
          <w:tcPr>
            <w:tcW w:w="1418" w:type="dxa"/>
            <w:tcBorders>
              <w:bottom w:val="single" w:sz="4" w:space="0" w:color="auto"/>
            </w:tcBorders>
            <w:vAlign w:val="center"/>
          </w:tcPr>
          <w:p w14:paraId="29B2F4A2" w14:textId="5155EB5B" w:rsidR="003477FD" w:rsidRDefault="003477FD" w:rsidP="003477FD">
            <w:pPr>
              <w:ind w:left="16"/>
              <w:rPr>
                <w:lang w:val="nb-NO"/>
              </w:rPr>
            </w:pPr>
            <w:r>
              <w:rPr>
                <w:lang w:val="nb-NO"/>
              </w:rPr>
              <w:t>SRT</w:t>
            </w:r>
          </w:p>
        </w:tc>
      </w:tr>
      <w:tr w:rsidR="003477FD" w:rsidRPr="008751F6" w14:paraId="25BC1F56" w14:textId="77777777" w:rsidTr="003477FD">
        <w:trPr>
          <w:trHeight w:val="284"/>
        </w:trPr>
        <w:tc>
          <w:tcPr>
            <w:tcW w:w="822" w:type="dxa"/>
            <w:vAlign w:val="center"/>
          </w:tcPr>
          <w:p w14:paraId="43B3C850" w14:textId="20522689" w:rsidR="003477FD" w:rsidRPr="008751F6" w:rsidRDefault="003477FD" w:rsidP="003477FD">
            <w:pPr>
              <w:rPr>
                <w:lang w:val="nb-NO"/>
              </w:rPr>
            </w:pPr>
            <w:r w:rsidRPr="008751F6">
              <w:rPr>
                <w:lang w:val="nb-NO"/>
              </w:rPr>
              <w:t>1.1</w:t>
            </w:r>
          </w:p>
        </w:tc>
        <w:tc>
          <w:tcPr>
            <w:tcW w:w="1217" w:type="dxa"/>
            <w:vAlign w:val="center"/>
          </w:tcPr>
          <w:p w14:paraId="63187E4D" w14:textId="5E71C0AD" w:rsidR="003477FD" w:rsidRPr="008751F6" w:rsidRDefault="003477FD" w:rsidP="003477FD">
            <w:pPr>
              <w:jc w:val="center"/>
              <w:rPr>
                <w:lang w:val="nb-NO"/>
              </w:rPr>
            </w:pPr>
            <w:r w:rsidRPr="008751F6">
              <w:rPr>
                <w:lang w:val="nb-NO"/>
              </w:rPr>
              <w:t>06.06.2023</w:t>
            </w:r>
          </w:p>
        </w:tc>
        <w:tc>
          <w:tcPr>
            <w:tcW w:w="4764" w:type="dxa"/>
            <w:vAlign w:val="center"/>
          </w:tcPr>
          <w:p w14:paraId="3DB236A0" w14:textId="1D6B1488" w:rsidR="003477FD" w:rsidRPr="008751F6" w:rsidRDefault="003477FD" w:rsidP="003477FD">
            <w:pPr>
              <w:jc w:val="both"/>
              <w:rPr>
                <w:lang w:val="nb-NO"/>
              </w:rPr>
            </w:pPr>
            <w:proofErr w:type="spellStart"/>
            <w:r w:rsidRPr="008751F6">
              <w:rPr>
                <w:lang w:val="nb-NO"/>
              </w:rPr>
              <w:t>Revit</w:t>
            </w:r>
            <w:proofErr w:type="spellEnd"/>
            <w:r w:rsidRPr="008751F6">
              <w:rPr>
                <w:lang w:val="nb-NO"/>
              </w:rPr>
              <w:t xml:space="preserve"> filformat lagt inn som modellnavn</w:t>
            </w:r>
          </w:p>
        </w:tc>
        <w:tc>
          <w:tcPr>
            <w:tcW w:w="1418" w:type="dxa"/>
            <w:vAlign w:val="center"/>
          </w:tcPr>
          <w:p w14:paraId="78E66C1E" w14:textId="6AEE592B" w:rsidR="003477FD" w:rsidRPr="008751F6" w:rsidRDefault="003477FD" w:rsidP="003477FD">
            <w:pPr>
              <w:rPr>
                <w:lang w:val="nb-NO"/>
              </w:rPr>
            </w:pPr>
            <w:r w:rsidRPr="008751F6">
              <w:rPr>
                <w:lang w:val="nb-NO"/>
              </w:rPr>
              <w:t>SRT</w:t>
            </w:r>
          </w:p>
        </w:tc>
        <w:tc>
          <w:tcPr>
            <w:tcW w:w="1418" w:type="dxa"/>
            <w:vAlign w:val="center"/>
          </w:tcPr>
          <w:p w14:paraId="3ACEAC7E" w14:textId="32D75CD7" w:rsidR="003477FD" w:rsidRPr="008751F6" w:rsidRDefault="003477FD" w:rsidP="003477FD">
            <w:pPr>
              <w:rPr>
                <w:lang w:val="nb-NO"/>
              </w:rPr>
            </w:pPr>
            <w:r w:rsidRPr="008751F6">
              <w:rPr>
                <w:lang w:val="nb-NO"/>
              </w:rPr>
              <w:t>SRT</w:t>
            </w:r>
          </w:p>
        </w:tc>
      </w:tr>
      <w:tr w:rsidR="003477FD" w:rsidRPr="008214C4" w14:paraId="0EB05FDB" w14:textId="77777777" w:rsidTr="00E720E9">
        <w:trPr>
          <w:trHeight w:val="284"/>
        </w:trPr>
        <w:tc>
          <w:tcPr>
            <w:tcW w:w="822" w:type="dxa"/>
            <w:vAlign w:val="center"/>
          </w:tcPr>
          <w:p w14:paraId="6A384FE2" w14:textId="5C1CCA4E" w:rsidR="003477FD" w:rsidRPr="00E720E9" w:rsidRDefault="003477FD" w:rsidP="00E720E9">
            <w:pPr>
              <w:rPr>
                <w:lang w:val="nb-NO"/>
              </w:rPr>
            </w:pPr>
            <w:r w:rsidRPr="00E720E9">
              <w:rPr>
                <w:lang w:val="nb-NO"/>
              </w:rPr>
              <w:t>2</w:t>
            </w:r>
          </w:p>
        </w:tc>
        <w:tc>
          <w:tcPr>
            <w:tcW w:w="1217" w:type="dxa"/>
            <w:vAlign w:val="center"/>
          </w:tcPr>
          <w:p w14:paraId="0D5D6F4A" w14:textId="5789F47E" w:rsidR="003477FD" w:rsidRPr="00E720E9" w:rsidRDefault="003477FD" w:rsidP="00E720E9">
            <w:pPr>
              <w:rPr>
                <w:lang w:val="nb-NO"/>
              </w:rPr>
            </w:pPr>
            <w:r w:rsidRPr="00E720E9">
              <w:rPr>
                <w:lang w:val="nb-NO"/>
              </w:rPr>
              <w:t>08.11.2023</w:t>
            </w:r>
          </w:p>
        </w:tc>
        <w:tc>
          <w:tcPr>
            <w:tcW w:w="4764" w:type="dxa"/>
            <w:vAlign w:val="center"/>
          </w:tcPr>
          <w:p w14:paraId="548329B9" w14:textId="62755DAA" w:rsidR="003477FD" w:rsidRPr="00E720E9" w:rsidRDefault="003477FD" w:rsidP="00E720E9">
            <w:pPr>
              <w:rPr>
                <w:lang w:val="nb-NO"/>
              </w:rPr>
            </w:pPr>
            <w:proofErr w:type="spellStart"/>
            <w:r w:rsidRPr="00E720E9">
              <w:rPr>
                <w:lang w:val="nb-NO"/>
              </w:rPr>
              <w:t>Div</w:t>
            </w:r>
            <w:proofErr w:type="spellEnd"/>
            <w:r w:rsidRPr="00E720E9">
              <w:rPr>
                <w:lang w:val="nb-NO"/>
              </w:rPr>
              <w:t xml:space="preserve"> endringer</w:t>
            </w:r>
          </w:p>
        </w:tc>
        <w:tc>
          <w:tcPr>
            <w:tcW w:w="1418" w:type="dxa"/>
            <w:vAlign w:val="center"/>
          </w:tcPr>
          <w:p w14:paraId="46E46EC1" w14:textId="4B971F12" w:rsidR="003477FD" w:rsidRPr="00E720E9" w:rsidRDefault="003477FD" w:rsidP="00E720E9">
            <w:pPr>
              <w:rPr>
                <w:lang w:val="nb-NO"/>
              </w:rPr>
            </w:pPr>
            <w:r w:rsidRPr="00E720E9">
              <w:rPr>
                <w:lang w:val="nb-NO"/>
              </w:rPr>
              <w:t>PAH</w:t>
            </w:r>
          </w:p>
        </w:tc>
        <w:tc>
          <w:tcPr>
            <w:tcW w:w="1418" w:type="dxa"/>
            <w:vAlign w:val="center"/>
          </w:tcPr>
          <w:p w14:paraId="4479C611" w14:textId="7F8FC6FC" w:rsidR="003477FD" w:rsidRPr="00E720E9" w:rsidRDefault="003477FD" w:rsidP="00E720E9">
            <w:pPr>
              <w:rPr>
                <w:lang w:val="nb-NO"/>
              </w:rPr>
            </w:pPr>
            <w:r w:rsidRPr="00E720E9">
              <w:rPr>
                <w:lang w:val="nb-NO"/>
              </w:rPr>
              <w:t>SRT</w:t>
            </w:r>
          </w:p>
        </w:tc>
      </w:tr>
      <w:tr w:rsidR="00E720E9" w:rsidRPr="008214C4" w14:paraId="19EF1E62" w14:textId="77777777" w:rsidTr="001A1F2D">
        <w:trPr>
          <w:trHeight w:val="284"/>
        </w:trPr>
        <w:tc>
          <w:tcPr>
            <w:tcW w:w="822" w:type="dxa"/>
            <w:vAlign w:val="center"/>
          </w:tcPr>
          <w:p w14:paraId="259143DC" w14:textId="7276239B" w:rsidR="00E720E9" w:rsidRPr="00E720E9" w:rsidRDefault="00E720E9" w:rsidP="00E720E9">
            <w:pPr>
              <w:rPr>
                <w:lang w:val="nb-NO"/>
              </w:rPr>
            </w:pPr>
            <w:r w:rsidRPr="00E720E9">
              <w:rPr>
                <w:lang w:val="nb-NO"/>
              </w:rPr>
              <w:t>2.1</w:t>
            </w:r>
          </w:p>
        </w:tc>
        <w:tc>
          <w:tcPr>
            <w:tcW w:w="1217" w:type="dxa"/>
            <w:vAlign w:val="center"/>
          </w:tcPr>
          <w:p w14:paraId="50E51188" w14:textId="3E6C2D3E" w:rsidR="00E720E9" w:rsidRPr="00E720E9" w:rsidRDefault="00E720E9" w:rsidP="00E720E9">
            <w:pPr>
              <w:rPr>
                <w:lang w:val="nb-NO"/>
              </w:rPr>
            </w:pPr>
            <w:r w:rsidRPr="00E720E9">
              <w:rPr>
                <w:lang w:val="nb-NO"/>
              </w:rPr>
              <w:t>15.12.2023</w:t>
            </w:r>
          </w:p>
        </w:tc>
        <w:tc>
          <w:tcPr>
            <w:tcW w:w="4764" w:type="dxa"/>
            <w:vAlign w:val="center"/>
          </w:tcPr>
          <w:p w14:paraId="7EDE7A99" w14:textId="5321A64F" w:rsidR="00E720E9" w:rsidRPr="00E720E9" w:rsidRDefault="00E720E9" w:rsidP="00E720E9">
            <w:pPr>
              <w:rPr>
                <w:lang w:val="nb-NO"/>
              </w:rPr>
            </w:pPr>
            <w:r w:rsidRPr="00E720E9">
              <w:rPr>
                <w:lang w:val="nb-NO"/>
              </w:rPr>
              <w:t>Endret kapittel 2.2 og vedlegg 4.5</w:t>
            </w:r>
          </w:p>
        </w:tc>
        <w:tc>
          <w:tcPr>
            <w:tcW w:w="1418" w:type="dxa"/>
            <w:vAlign w:val="center"/>
          </w:tcPr>
          <w:p w14:paraId="38124AE0" w14:textId="2165CD6C" w:rsidR="00E720E9" w:rsidRPr="00E720E9" w:rsidRDefault="00E720E9" w:rsidP="00E720E9">
            <w:pPr>
              <w:rPr>
                <w:lang w:val="nb-NO"/>
              </w:rPr>
            </w:pPr>
            <w:proofErr w:type="spellStart"/>
            <w:r>
              <w:rPr>
                <w:lang w:val="nb-NO"/>
              </w:rPr>
              <w:t>pah</w:t>
            </w:r>
            <w:proofErr w:type="spellEnd"/>
          </w:p>
        </w:tc>
        <w:tc>
          <w:tcPr>
            <w:tcW w:w="1418" w:type="dxa"/>
            <w:vAlign w:val="center"/>
          </w:tcPr>
          <w:p w14:paraId="30CF40A1" w14:textId="27D6CDBF" w:rsidR="00E720E9" w:rsidRPr="00E720E9" w:rsidRDefault="00E720E9" w:rsidP="00E720E9">
            <w:pPr>
              <w:rPr>
                <w:lang w:val="nb-NO"/>
              </w:rPr>
            </w:pPr>
            <w:proofErr w:type="spellStart"/>
            <w:r>
              <w:rPr>
                <w:lang w:val="nb-NO"/>
              </w:rPr>
              <w:t>srt</w:t>
            </w:r>
            <w:proofErr w:type="spellEnd"/>
          </w:p>
        </w:tc>
      </w:tr>
      <w:tr w:rsidR="001A1F2D" w:rsidRPr="008214C4" w14:paraId="0AB8E2CD" w14:textId="77777777" w:rsidTr="00393834">
        <w:trPr>
          <w:trHeight w:val="284"/>
        </w:trPr>
        <w:tc>
          <w:tcPr>
            <w:tcW w:w="822" w:type="dxa"/>
            <w:vAlign w:val="center"/>
          </w:tcPr>
          <w:p w14:paraId="2E5040EF" w14:textId="5CE7F472" w:rsidR="001A1F2D" w:rsidRPr="00E720E9" w:rsidRDefault="001A1F2D" w:rsidP="00E720E9">
            <w:pPr>
              <w:rPr>
                <w:lang w:val="nb-NO"/>
              </w:rPr>
            </w:pPr>
            <w:r>
              <w:rPr>
                <w:lang w:val="nb-NO"/>
              </w:rPr>
              <w:t>2.2</w:t>
            </w:r>
          </w:p>
        </w:tc>
        <w:tc>
          <w:tcPr>
            <w:tcW w:w="1217" w:type="dxa"/>
            <w:vAlign w:val="center"/>
          </w:tcPr>
          <w:p w14:paraId="57D7D59B" w14:textId="0D601719" w:rsidR="001A1F2D" w:rsidRPr="00E720E9" w:rsidRDefault="001A1F2D" w:rsidP="00E720E9">
            <w:pPr>
              <w:rPr>
                <w:lang w:val="nb-NO"/>
              </w:rPr>
            </w:pPr>
            <w:r>
              <w:rPr>
                <w:lang w:val="nb-NO"/>
              </w:rPr>
              <w:t>12.03.2024</w:t>
            </w:r>
          </w:p>
        </w:tc>
        <w:tc>
          <w:tcPr>
            <w:tcW w:w="4764" w:type="dxa"/>
            <w:vAlign w:val="center"/>
          </w:tcPr>
          <w:p w14:paraId="0E2A91C6" w14:textId="72D90103" w:rsidR="001A1F2D" w:rsidRPr="002B7D63" w:rsidRDefault="00975626" w:rsidP="00E720E9">
            <w:pPr>
              <w:rPr>
                <w:lang w:val="nb-NO"/>
              </w:rPr>
            </w:pPr>
            <w:r w:rsidRPr="002B7D63">
              <w:rPr>
                <w:lang w:val="nb-NO"/>
              </w:rPr>
              <w:t>Navngivning av dokumenter</w:t>
            </w:r>
          </w:p>
        </w:tc>
        <w:tc>
          <w:tcPr>
            <w:tcW w:w="1418" w:type="dxa"/>
            <w:vAlign w:val="center"/>
          </w:tcPr>
          <w:p w14:paraId="12271314" w14:textId="4F38DB31" w:rsidR="001A1F2D" w:rsidRDefault="001A1F2D" w:rsidP="00E720E9">
            <w:pPr>
              <w:rPr>
                <w:lang w:val="nb-NO"/>
              </w:rPr>
            </w:pPr>
            <w:proofErr w:type="spellStart"/>
            <w:r>
              <w:rPr>
                <w:lang w:val="nb-NO"/>
              </w:rPr>
              <w:t>pah</w:t>
            </w:r>
            <w:proofErr w:type="spellEnd"/>
          </w:p>
        </w:tc>
        <w:tc>
          <w:tcPr>
            <w:tcW w:w="1418" w:type="dxa"/>
            <w:vAlign w:val="center"/>
          </w:tcPr>
          <w:p w14:paraId="001397F3" w14:textId="0E2435EC" w:rsidR="001A1F2D" w:rsidRDefault="001A1F2D" w:rsidP="00E720E9">
            <w:pPr>
              <w:rPr>
                <w:lang w:val="nb-NO"/>
              </w:rPr>
            </w:pPr>
            <w:proofErr w:type="spellStart"/>
            <w:r>
              <w:rPr>
                <w:lang w:val="nb-NO"/>
              </w:rPr>
              <w:t>srt</w:t>
            </w:r>
            <w:proofErr w:type="spellEnd"/>
          </w:p>
        </w:tc>
      </w:tr>
      <w:tr w:rsidR="00393834" w:rsidRPr="008214C4" w14:paraId="396DBEDB" w14:textId="77777777" w:rsidTr="003477FD">
        <w:trPr>
          <w:trHeight w:val="284"/>
        </w:trPr>
        <w:tc>
          <w:tcPr>
            <w:tcW w:w="822" w:type="dxa"/>
            <w:tcBorders>
              <w:bottom w:val="single" w:sz="4" w:space="0" w:color="auto"/>
            </w:tcBorders>
            <w:vAlign w:val="center"/>
          </w:tcPr>
          <w:p w14:paraId="28CDDB99" w14:textId="1FEC9673" w:rsidR="00393834" w:rsidRDefault="002B7D63" w:rsidP="00E720E9">
            <w:pPr>
              <w:rPr>
                <w:lang w:val="nb-NO"/>
              </w:rPr>
            </w:pPr>
            <w:r>
              <w:rPr>
                <w:lang w:val="nb-NO"/>
              </w:rPr>
              <w:t>3</w:t>
            </w:r>
          </w:p>
        </w:tc>
        <w:tc>
          <w:tcPr>
            <w:tcW w:w="1217" w:type="dxa"/>
            <w:tcBorders>
              <w:bottom w:val="single" w:sz="4" w:space="0" w:color="auto"/>
            </w:tcBorders>
            <w:vAlign w:val="center"/>
          </w:tcPr>
          <w:p w14:paraId="7C6E4F86" w14:textId="6FE25B40" w:rsidR="00393834" w:rsidRDefault="002B7D63" w:rsidP="00E720E9">
            <w:pPr>
              <w:rPr>
                <w:lang w:val="nb-NO"/>
              </w:rPr>
            </w:pPr>
            <w:r>
              <w:rPr>
                <w:lang w:val="nb-NO"/>
              </w:rPr>
              <w:t>07.04.2026</w:t>
            </w:r>
          </w:p>
        </w:tc>
        <w:tc>
          <w:tcPr>
            <w:tcW w:w="4764" w:type="dxa"/>
            <w:tcBorders>
              <w:bottom w:val="single" w:sz="4" w:space="0" w:color="auto"/>
            </w:tcBorders>
            <w:vAlign w:val="center"/>
          </w:tcPr>
          <w:p w14:paraId="2EEDCACE" w14:textId="1743BE84" w:rsidR="00393834" w:rsidRPr="002B7D63" w:rsidRDefault="002B7D63" w:rsidP="00E720E9">
            <w:pPr>
              <w:rPr>
                <w:lang w:val="nb-NO"/>
              </w:rPr>
            </w:pPr>
            <w:r w:rsidRPr="002B7D63">
              <w:rPr>
                <w:lang w:val="nb-NO"/>
              </w:rPr>
              <w:t>Tilpassing til prosjekt</w:t>
            </w:r>
          </w:p>
        </w:tc>
        <w:tc>
          <w:tcPr>
            <w:tcW w:w="1418" w:type="dxa"/>
            <w:tcBorders>
              <w:bottom w:val="single" w:sz="4" w:space="0" w:color="auto"/>
            </w:tcBorders>
            <w:vAlign w:val="center"/>
          </w:tcPr>
          <w:p w14:paraId="738A15E0" w14:textId="518B2BAB" w:rsidR="00393834" w:rsidRDefault="002B7D63" w:rsidP="00E720E9">
            <w:pPr>
              <w:rPr>
                <w:lang w:val="nb-NO"/>
              </w:rPr>
            </w:pPr>
            <w:r>
              <w:rPr>
                <w:lang w:val="nb-NO"/>
              </w:rPr>
              <w:t>TL</w:t>
            </w:r>
          </w:p>
        </w:tc>
        <w:tc>
          <w:tcPr>
            <w:tcW w:w="1418" w:type="dxa"/>
            <w:tcBorders>
              <w:bottom w:val="single" w:sz="4" w:space="0" w:color="auto"/>
            </w:tcBorders>
            <w:vAlign w:val="center"/>
          </w:tcPr>
          <w:p w14:paraId="137638CD" w14:textId="07453121" w:rsidR="00393834" w:rsidRDefault="002B7D63" w:rsidP="00E720E9">
            <w:pPr>
              <w:rPr>
                <w:lang w:val="nb-NO"/>
              </w:rPr>
            </w:pPr>
            <w:r>
              <w:rPr>
                <w:lang w:val="nb-NO"/>
              </w:rPr>
              <w:t>TL</w:t>
            </w:r>
          </w:p>
        </w:tc>
      </w:tr>
    </w:tbl>
    <w:p w14:paraId="3801B8E4" w14:textId="77777777" w:rsidR="009C1A1E" w:rsidRDefault="009C1A1E" w:rsidP="009C1A1E">
      <w:pPr>
        <w:rPr>
          <w:sz w:val="22"/>
          <w:szCs w:val="22"/>
          <w:lang w:val="nb-NO"/>
        </w:rPr>
        <w:sectPr w:rsidR="009C1A1E" w:rsidSect="00041A3A">
          <w:headerReference w:type="first" r:id="rId18"/>
          <w:footerReference w:type="first" r:id="rId19"/>
          <w:pgSz w:w="11907" w:h="16840" w:code="9"/>
          <w:pgMar w:top="567" w:right="992" w:bottom="709" w:left="1276" w:header="737" w:footer="512" w:gutter="0"/>
          <w:cols w:space="720"/>
          <w:titlePg/>
          <w:docGrid w:linePitch="272"/>
        </w:sectPr>
      </w:pPr>
    </w:p>
    <w:p w14:paraId="46294ED8" w14:textId="77777777" w:rsidR="00927DC6" w:rsidRPr="00FC234C" w:rsidRDefault="00927DC6" w:rsidP="00927DC6">
      <w:pPr>
        <w:pStyle w:val="Brdtekst"/>
        <w:tabs>
          <w:tab w:val="left" w:pos="709"/>
        </w:tabs>
        <w:spacing w:after="0" w:line="240" w:lineRule="auto"/>
        <w:ind w:left="0" w:right="-1"/>
        <w:rPr>
          <w:color w:val="FF0000"/>
          <w:sz w:val="22"/>
          <w:szCs w:val="22"/>
          <w:lang w:val="nb-NO"/>
        </w:rPr>
      </w:pPr>
    </w:p>
    <w:p w14:paraId="7A1C0460" w14:textId="77777777" w:rsidR="00927DC6" w:rsidRPr="00927DC6" w:rsidRDefault="00927DC6" w:rsidP="00927DC6">
      <w:pPr>
        <w:pStyle w:val="Brdtekst"/>
        <w:tabs>
          <w:tab w:val="left" w:pos="709"/>
        </w:tabs>
        <w:spacing w:after="0" w:line="240" w:lineRule="auto"/>
        <w:ind w:left="0" w:right="-1"/>
        <w:rPr>
          <w:sz w:val="22"/>
          <w:szCs w:val="22"/>
          <w:lang w:val="nb-NO"/>
        </w:rPr>
      </w:pPr>
    </w:p>
    <w:p w14:paraId="5B9C933F" w14:textId="77777777" w:rsidR="00BF33A7" w:rsidRPr="00A51D9B" w:rsidRDefault="003E5577" w:rsidP="006A144E">
      <w:pPr>
        <w:pStyle w:val="Overskriftforinnholdsfortegnelse"/>
        <w:numPr>
          <w:ilvl w:val="0"/>
          <w:numId w:val="0"/>
        </w:numPr>
        <w:tabs>
          <w:tab w:val="clear" w:pos="0"/>
          <w:tab w:val="clear" w:pos="567"/>
          <w:tab w:val="clear" w:pos="1276"/>
          <w:tab w:val="clear" w:pos="2552"/>
          <w:tab w:val="clear" w:pos="3828"/>
          <w:tab w:val="clear" w:pos="5103"/>
          <w:tab w:val="clear" w:pos="6379"/>
          <w:tab w:val="clear" w:pos="8364"/>
        </w:tabs>
        <w:rPr>
          <w:rFonts w:ascii="Arial" w:hAnsi="Arial" w:cs="Arial"/>
          <w:b/>
          <w:color w:val="auto"/>
        </w:rPr>
      </w:pPr>
      <w:bookmarkStart w:id="32" w:name="swLead_TOC"/>
      <w:r>
        <w:rPr>
          <w:rFonts w:ascii="Arial" w:hAnsi="Arial" w:cs="Arial"/>
          <w:b/>
          <w:color w:val="auto"/>
        </w:rPr>
        <w:t>Innholdsfortegnelse</w:t>
      </w:r>
      <w:bookmarkEnd w:id="32"/>
    </w:p>
    <w:sdt>
      <w:sdtPr>
        <w:rPr>
          <w:rFonts w:ascii="Arial" w:eastAsia="Times New Roman" w:hAnsi="Arial" w:cs="Times New Roman"/>
          <w:color w:val="auto"/>
          <w:sz w:val="20"/>
          <w:szCs w:val="20"/>
          <w:lang w:val="en-GB"/>
        </w:rPr>
        <w:id w:val="1864083007"/>
        <w:docPartObj>
          <w:docPartGallery w:val="Table of Contents"/>
          <w:docPartUnique/>
        </w:docPartObj>
      </w:sdtPr>
      <w:sdtEndPr>
        <w:rPr>
          <w:b/>
          <w:bCs/>
        </w:rPr>
      </w:sdtEndPr>
      <w:sdtContent>
        <w:p w14:paraId="20C9CB6E" w14:textId="77777777" w:rsidR="006A144E" w:rsidRPr="00696001" w:rsidRDefault="006A144E" w:rsidP="00696001">
          <w:pPr>
            <w:pStyle w:val="Overskriftforinnholdsfortegnelse"/>
            <w:numPr>
              <w:ilvl w:val="0"/>
              <w:numId w:val="0"/>
            </w:numPr>
            <w:ind w:left="851" w:hanging="851"/>
            <w:rPr>
              <w:color w:val="auto"/>
            </w:rPr>
          </w:pPr>
        </w:p>
        <w:p w14:paraId="3626D7C6" w14:textId="0FC5C7DA" w:rsidR="00476872" w:rsidRDefault="00FC4FC9">
          <w:pPr>
            <w:pStyle w:val="INNH1"/>
            <w:rPr>
              <w:rFonts w:asciiTheme="minorHAnsi" w:eastAsiaTheme="minorEastAsia" w:hAnsiTheme="minorHAnsi" w:cstheme="minorBidi"/>
              <w:noProof/>
              <w:kern w:val="2"/>
              <w:sz w:val="22"/>
              <w:szCs w:val="22"/>
              <w:lang w:val="nb-NO" w:eastAsia="nb-NO"/>
              <w14:ligatures w14:val="standardContextual"/>
            </w:rPr>
          </w:pPr>
          <w:r>
            <w:rPr>
              <w:szCs w:val="24"/>
            </w:rPr>
            <w:fldChar w:fldCharType="begin"/>
          </w:r>
          <w:r w:rsidRPr="008214C4">
            <w:rPr>
              <w:szCs w:val="24"/>
              <w:lang w:val="nb-NO"/>
            </w:rPr>
            <w:instrText xml:space="preserve"> TOC \o "1-3" \h \z \u </w:instrText>
          </w:r>
          <w:r>
            <w:rPr>
              <w:szCs w:val="24"/>
            </w:rPr>
            <w:fldChar w:fldCharType="separate"/>
          </w:r>
          <w:hyperlink w:anchor="_Toc161295515" w:history="1">
            <w:r w:rsidR="00476872" w:rsidRPr="00C25C30">
              <w:rPr>
                <w:rStyle w:val="Hyperkobling"/>
                <w:noProof/>
                <w14:scene3d>
                  <w14:camera w14:prst="orthographicFront"/>
                  <w14:lightRig w14:rig="threePt" w14:dir="t">
                    <w14:rot w14:lat="0" w14:lon="0" w14:rev="0"/>
                  </w14:lightRig>
                </w14:scene3d>
              </w:rPr>
              <w:t>1</w:t>
            </w:r>
            <w:r w:rsidR="00476872">
              <w:rPr>
                <w:rFonts w:asciiTheme="minorHAnsi" w:eastAsiaTheme="minorEastAsia" w:hAnsiTheme="minorHAnsi" w:cstheme="minorBidi"/>
                <w:noProof/>
                <w:kern w:val="2"/>
                <w:sz w:val="22"/>
                <w:szCs w:val="22"/>
                <w:lang w:val="nb-NO" w:eastAsia="nb-NO"/>
                <w14:ligatures w14:val="standardContextual"/>
              </w:rPr>
              <w:tab/>
            </w:r>
            <w:r w:rsidR="00476872" w:rsidRPr="00C25C30">
              <w:rPr>
                <w:rStyle w:val="Hyperkobling"/>
                <w:noProof/>
              </w:rPr>
              <w:t>Grunnleggende</w:t>
            </w:r>
            <w:r w:rsidR="00476872">
              <w:rPr>
                <w:noProof/>
                <w:webHidden/>
              </w:rPr>
              <w:tab/>
            </w:r>
            <w:r w:rsidR="00476872">
              <w:rPr>
                <w:noProof/>
                <w:webHidden/>
              </w:rPr>
              <w:fldChar w:fldCharType="begin"/>
            </w:r>
            <w:r w:rsidR="00476872">
              <w:rPr>
                <w:noProof/>
                <w:webHidden/>
              </w:rPr>
              <w:instrText xml:space="preserve"> PAGEREF _Toc161295515 \h </w:instrText>
            </w:r>
            <w:r w:rsidR="00476872">
              <w:rPr>
                <w:noProof/>
                <w:webHidden/>
              </w:rPr>
            </w:r>
            <w:r w:rsidR="00476872">
              <w:rPr>
                <w:noProof/>
                <w:webHidden/>
              </w:rPr>
              <w:fldChar w:fldCharType="separate"/>
            </w:r>
            <w:r w:rsidR="00476872">
              <w:rPr>
                <w:noProof/>
                <w:webHidden/>
              </w:rPr>
              <w:t>5</w:t>
            </w:r>
            <w:r w:rsidR="00476872">
              <w:rPr>
                <w:noProof/>
                <w:webHidden/>
              </w:rPr>
              <w:fldChar w:fldCharType="end"/>
            </w:r>
          </w:hyperlink>
        </w:p>
        <w:p w14:paraId="0B30A2DF" w14:textId="753B1137" w:rsidR="00476872" w:rsidRDefault="00476872">
          <w:pPr>
            <w:pStyle w:val="INNH2"/>
            <w:tabs>
              <w:tab w:val="left" w:pos="880"/>
              <w:tab w:val="right" w:leader="dot" w:pos="9629"/>
            </w:tabs>
            <w:rPr>
              <w:rFonts w:asciiTheme="minorHAnsi" w:eastAsiaTheme="minorEastAsia" w:hAnsiTheme="minorHAnsi" w:cstheme="minorBidi"/>
              <w:noProof/>
              <w:kern w:val="2"/>
              <w:sz w:val="22"/>
              <w:szCs w:val="22"/>
              <w:lang w:val="nb-NO" w:eastAsia="nb-NO"/>
              <w14:ligatures w14:val="standardContextual"/>
            </w:rPr>
          </w:pPr>
          <w:hyperlink w:anchor="_Toc161295516" w:history="1">
            <w:r w:rsidRPr="00C25C30">
              <w:rPr>
                <w:rStyle w:val="Hyperkobling"/>
                <w:noProof/>
              </w:rPr>
              <w:t>1.1</w:t>
            </w:r>
            <w:r>
              <w:rPr>
                <w:rFonts w:asciiTheme="minorHAnsi" w:eastAsiaTheme="minorEastAsia" w:hAnsiTheme="minorHAnsi" w:cstheme="minorBidi"/>
                <w:noProof/>
                <w:kern w:val="2"/>
                <w:sz w:val="22"/>
                <w:szCs w:val="22"/>
                <w:lang w:val="nb-NO" w:eastAsia="nb-NO"/>
                <w14:ligatures w14:val="standardContextual"/>
              </w:rPr>
              <w:tab/>
            </w:r>
            <w:r w:rsidRPr="00C25C30">
              <w:rPr>
                <w:rStyle w:val="Hyperkobling"/>
                <w:noProof/>
              </w:rPr>
              <w:t>Gyldighetsområde</w:t>
            </w:r>
            <w:r>
              <w:rPr>
                <w:noProof/>
                <w:webHidden/>
              </w:rPr>
              <w:tab/>
            </w:r>
            <w:r>
              <w:rPr>
                <w:noProof/>
                <w:webHidden/>
              </w:rPr>
              <w:fldChar w:fldCharType="begin"/>
            </w:r>
            <w:r>
              <w:rPr>
                <w:noProof/>
                <w:webHidden/>
              </w:rPr>
              <w:instrText xml:space="preserve"> PAGEREF _Toc161295516 \h </w:instrText>
            </w:r>
            <w:r>
              <w:rPr>
                <w:noProof/>
                <w:webHidden/>
              </w:rPr>
            </w:r>
            <w:r>
              <w:rPr>
                <w:noProof/>
                <w:webHidden/>
              </w:rPr>
              <w:fldChar w:fldCharType="separate"/>
            </w:r>
            <w:r>
              <w:rPr>
                <w:noProof/>
                <w:webHidden/>
              </w:rPr>
              <w:t>5</w:t>
            </w:r>
            <w:r>
              <w:rPr>
                <w:noProof/>
                <w:webHidden/>
              </w:rPr>
              <w:fldChar w:fldCharType="end"/>
            </w:r>
          </w:hyperlink>
        </w:p>
        <w:p w14:paraId="63E4F39E" w14:textId="0B6ABC27" w:rsidR="00476872" w:rsidRDefault="00476872">
          <w:pPr>
            <w:pStyle w:val="INNH2"/>
            <w:tabs>
              <w:tab w:val="left" w:pos="880"/>
              <w:tab w:val="right" w:leader="dot" w:pos="9629"/>
            </w:tabs>
            <w:rPr>
              <w:rFonts w:asciiTheme="minorHAnsi" w:eastAsiaTheme="minorEastAsia" w:hAnsiTheme="minorHAnsi" w:cstheme="minorBidi"/>
              <w:noProof/>
              <w:kern w:val="2"/>
              <w:sz w:val="22"/>
              <w:szCs w:val="22"/>
              <w:lang w:val="nb-NO" w:eastAsia="nb-NO"/>
              <w14:ligatures w14:val="standardContextual"/>
            </w:rPr>
          </w:pPr>
          <w:hyperlink w:anchor="_Toc161295517" w:history="1">
            <w:r w:rsidRPr="00C25C30">
              <w:rPr>
                <w:rStyle w:val="Hyperkobling"/>
                <w:noProof/>
              </w:rPr>
              <w:t>1.2</w:t>
            </w:r>
            <w:r>
              <w:rPr>
                <w:rFonts w:asciiTheme="minorHAnsi" w:eastAsiaTheme="minorEastAsia" w:hAnsiTheme="minorHAnsi" w:cstheme="minorBidi"/>
                <w:noProof/>
                <w:kern w:val="2"/>
                <w:sz w:val="22"/>
                <w:szCs w:val="22"/>
                <w:lang w:val="nb-NO" w:eastAsia="nb-NO"/>
                <w14:ligatures w14:val="standardContextual"/>
              </w:rPr>
              <w:tab/>
            </w:r>
            <w:r w:rsidRPr="00C25C30">
              <w:rPr>
                <w:rStyle w:val="Hyperkobling"/>
                <w:noProof/>
              </w:rPr>
              <w:t>Terminologi og definisjoner</w:t>
            </w:r>
            <w:r>
              <w:rPr>
                <w:noProof/>
                <w:webHidden/>
              </w:rPr>
              <w:tab/>
            </w:r>
            <w:r>
              <w:rPr>
                <w:noProof/>
                <w:webHidden/>
              </w:rPr>
              <w:fldChar w:fldCharType="begin"/>
            </w:r>
            <w:r>
              <w:rPr>
                <w:noProof/>
                <w:webHidden/>
              </w:rPr>
              <w:instrText xml:space="preserve"> PAGEREF _Toc161295517 \h </w:instrText>
            </w:r>
            <w:r>
              <w:rPr>
                <w:noProof/>
                <w:webHidden/>
              </w:rPr>
            </w:r>
            <w:r>
              <w:rPr>
                <w:noProof/>
                <w:webHidden/>
              </w:rPr>
              <w:fldChar w:fldCharType="separate"/>
            </w:r>
            <w:r>
              <w:rPr>
                <w:noProof/>
                <w:webHidden/>
              </w:rPr>
              <w:t>6</w:t>
            </w:r>
            <w:r>
              <w:rPr>
                <w:noProof/>
                <w:webHidden/>
              </w:rPr>
              <w:fldChar w:fldCharType="end"/>
            </w:r>
          </w:hyperlink>
        </w:p>
        <w:p w14:paraId="6162CD7D" w14:textId="728F514D" w:rsidR="00476872" w:rsidRDefault="00476872">
          <w:pPr>
            <w:pStyle w:val="INNH2"/>
            <w:tabs>
              <w:tab w:val="left" w:pos="880"/>
              <w:tab w:val="right" w:leader="dot" w:pos="9629"/>
            </w:tabs>
            <w:rPr>
              <w:rFonts w:asciiTheme="minorHAnsi" w:eastAsiaTheme="minorEastAsia" w:hAnsiTheme="minorHAnsi" w:cstheme="minorBidi"/>
              <w:noProof/>
              <w:kern w:val="2"/>
              <w:sz w:val="22"/>
              <w:szCs w:val="22"/>
              <w:lang w:val="nb-NO" w:eastAsia="nb-NO"/>
              <w14:ligatures w14:val="standardContextual"/>
            </w:rPr>
          </w:pPr>
          <w:hyperlink w:anchor="_Toc161295518" w:history="1">
            <w:r w:rsidRPr="00C25C30">
              <w:rPr>
                <w:rStyle w:val="Hyperkobling"/>
                <w:noProof/>
              </w:rPr>
              <w:t>1.3</w:t>
            </w:r>
            <w:r>
              <w:rPr>
                <w:rFonts w:asciiTheme="minorHAnsi" w:eastAsiaTheme="minorEastAsia" w:hAnsiTheme="minorHAnsi" w:cstheme="minorBidi"/>
                <w:noProof/>
                <w:kern w:val="2"/>
                <w:sz w:val="22"/>
                <w:szCs w:val="22"/>
                <w:lang w:val="nb-NO" w:eastAsia="nb-NO"/>
                <w14:ligatures w14:val="standardContextual"/>
              </w:rPr>
              <w:tab/>
            </w:r>
            <w:r w:rsidRPr="00C25C30">
              <w:rPr>
                <w:rStyle w:val="Hyperkobling"/>
                <w:noProof/>
              </w:rPr>
              <w:t>Bruk av denne kravspesifikasjonen med vedlegg</w:t>
            </w:r>
            <w:r>
              <w:rPr>
                <w:noProof/>
                <w:webHidden/>
              </w:rPr>
              <w:tab/>
            </w:r>
            <w:r>
              <w:rPr>
                <w:noProof/>
                <w:webHidden/>
              </w:rPr>
              <w:fldChar w:fldCharType="begin"/>
            </w:r>
            <w:r>
              <w:rPr>
                <w:noProof/>
                <w:webHidden/>
              </w:rPr>
              <w:instrText xml:space="preserve"> PAGEREF _Toc161295518 \h </w:instrText>
            </w:r>
            <w:r>
              <w:rPr>
                <w:noProof/>
                <w:webHidden/>
              </w:rPr>
            </w:r>
            <w:r>
              <w:rPr>
                <w:noProof/>
                <w:webHidden/>
              </w:rPr>
              <w:fldChar w:fldCharType="separate"/>
            </w:r>
            <w:r>
              <w:rPr>
                <w:noProof/>
                <w:webHidden/>
              </w:rPr>
              <w:t>7</w:t>
            </w:r>
            <w:r>
              <w:rPr>
                <w:noProof/>
                <w:webHidden/>
              </w:rPr>
              <w:fldChar w:fldCharType="end"/>
            </w:r>
          </w:hyperlink>
        </w:p>
        <w:p w14:paraId="26720D21" w14:textId="4D56219B" w:rsidR="00476872" w:rsidRDefault="00476872">
          <w:pPr>
            <w:pStyle w:val="INNH1"/>
            <w:rPr>
              <w:rFonts w:asciiTheme="minorHAnsi" w:eastAsiaTheme="minorEastAsia" w:hAnsiTheme="minorHAnsi" w:cstheme="minorBidi"/>
              <w:noProof/>
              <w:kern w:val="2"/>
              <w:sz w:val="22"/>
              <w:szCs w:val="22"/>
              <w:lang w:val="nb-NO" w:eastAsia="nb-NO"/>
              <w14:ligatures w14:val="standardContextual"/>
            </w:rPr>
          </w:pPr>
          <w:hyperlink w:anchor="_Toc161295519" w:history="1">
            <w:r w:rsidRPr="00C25C30">
              <w:rPr>
                <w:rStyle w:val="Hyperkobling"/>
                <w:noProof/>
                <w14:scene3d>
                  <w14:camera w14:prst="orthographicFront"/>
                  <w14:lightRig w14:rig="threePt" w14:dir="t">
                    <w14:rot w14:lat="0" w14:lon="0" w14:rev="0"/>
                  </w14:lightRig>
                </w14:scene3d>
              </w:rPr>
              <w:t>2</w:t>
            </w:r>
            <w:r>
              <w:rPr>
                <w:rFonts w:asciiTheme="minorHAnsi" w:eastAsiaTheme="minorEastAsia" w:hAnsiTheme="minorHAnsi" w:cstheme="minorBidi"/>
                <w:noProof/>
                <w:kern w:val="2"/>
                <w:sz w:val="22"/>
                <w:szCs w:val="22"/>
                <w:lang w:val="nb-NO" w:eastAsia="nb-NO"/>
                <w14:ligatures w14:val="standardContextual"/>
              </w:rPr>
              <w:tab/>
            </w:r>
            <w:r w:rsidRPr="00C25C30">
              <w:rPr>
                <w:rStyle w:val="Hyperkobling"/>
                <w:noProof/>
              </w:rPr>
              <w:t>Krav til dokumentasjon</w:t>
            </w:r>
            <w:r>
              <w:rPr>
                <w:noProof/>
                <w:webHidden/>
              </w:rPr>
              <w:tab/>
            </w:r>
            <w:r>
              <w:rPr>
                <w:noProof/>
                <w:webHidden/>
              </w:rPr>
              <w:fldChar w:fldCharType="begin"/>
            </w:r>
            <w:r>
              <w:rPr>
                <w:noProof/>
                <w:webHidden/>
              </w:rPr>
              <w:instrText xml:space="preserve"> PAGEREF _Toc161295519 \h </w:instrText>
            </w:r>
            <w:r>
              <w:rPr>
                <w:noProof/>
                <w:webHidden/>
              </w:rPr>
            </w:r>
            <w:r>
              <w:rPr>
                <w:noProof/>
                <w:webHidden/>
              </w:rPr>
              <w:fldChar w:fldCharType="separate"/>
            </w:r>
            <w:r>
              <w:rPr>
                <w:noProof/>
                <w:webHidden/>
              </w:rPr>
              <w:t>7</w:t>
            </w:r>
            <w:r>
              <w:rPr>
                <w:noProof/>
                <w:webHidden/>
              </w:rPr>
              <w:fldChar w:fldCharType="end"/>
            </w:r>
          </w:hyperlink>
        </w:p>
        <w:p w14:paraId="006E60DE" w14:textId="177AA337" w:rsidR="00476872" w:rsidRDefault="00476872">
          <w:pPr>
            <w:pStyle w:val="INNH2"/>
            <w:tabs>
              <w:tab w:val="left" w:pos="880"/>
              <w:tab w:val="right" w:leader="dot" w:pos="9629"/>
            </w:tabs>
            <w:rPr>
              <w:rFonts w:asciiTheme="minorHAnsi" w:eastAsiaTheme="minorEastAsia" w:hAnsiTheme="minorHAnsi" w:cstheme="minorBidi"/>
              <w:noProof/>
              <w:kern w:val="2"/>
              <w:sz w:val="22"/>
              <w:szCs w:val="22"/>
              <w:lang w:val="nb-NO" w:eastAsia="nb-NO"/>
              <w14:ligatures w14:val="standardContextual"/>
            </w:rPr>
          </w:pPr>
          <w:hyperlink w:anchor="_Toc161295520" w:history="1">
            <w:r w:rsidRPr="00C25C30">
              <w:rPr>
                <w:rStyle w:val="Hyperkobling"/>
                <w:noProof/>
              </w:rPr>
              <w:t>2.1</w:t>
            </w:r>
            <w:r>
              <w:rPr>
                <w:rFonts w:asciiTheme="minorHAnsi" w:eastAsiaTheme="minorEastAsia" w:hAnsiTheme="minorHAnsi" w:cstheme="minorBidi"/>
                <w:noProof/>
                <w:kern w:val="2"/>
                <w:sz w:val="22"/>
                <w:szCs w:val="22"/>
                <w:lang w:val="nb-NO" w:eastAsia="nb-NO"/>
                <w14:ligatures w14:val="standardContextual"/>
              </w:rPr>
              <w:tab/>
            </w:r>
            <w:r w:rsidRPr="00C25C30">
              <w:rPr>
                <w:rStyle w:val="Hyperkobling"/>
                <w:noProof/>
              </w:rPr>
              <w:t>Generelle leveransekrav</w:t>
            </w:r>
            <w:r>
              <w:rPr>
                <w:noProof/>
                <w:webHidden/>
              </w:rPr>
              <w:tab/>
            </w:r>
            <w:r>
              <w:rPr>
                <w:noProof/>
                <w:webHidden/>
              </w:rPr>
              <w:fldChar w:fldCharType="begin"/>
            </w:r>
            <w:r>
              <w:rPr>
                <w:noProof/>
                <w:webHidden/>
              </w:rPr>
              <w:instrText xml:space="preserve"> PAGEREF _Toc161295520 \h </w:instrText>
            </w:r>
            <w:r>
              <w:rPr>
                <w:noProof/>
                <w:webHidden/>
              </w:rPr>
            </w:r>
            <w:r>
              <w:rPr>
                <w:noProof/>
                <w:webHidden/>
              </w:rPr>
              <w:fldChar w:fldCharType="separate"/>
            </w:r>
            <w:r>
              <w:rPr>
                <w:noProof/>
                <w:webHidden/>
              </w:rPr>
              <w:t>8</w:t>
            </w:r>
            <w:r>
              <w:rPr>
                <w:noProof/>
                <w:webHidden/>
              </w:rPr>
              <w:fldChar w:fldCharType="end"/>
            </w:r>
          </w:hyperlink>
        </w:p>
        <w:p w14:paraId="2586C8C4" w14:textId="0AD81BA2" w:rsidR="00476872" w:rsidRDefault="00476872">
          <w:pPr>
            <w:pStyle w:val="INNH2"/>
            <w:tabs>
              <w:tab w:val="left" w:pos="880"/>
              <w:tab w:val="right" w:leader="dot" w:pos="9629"/>
            </w:tabs>
            <w:rPr>
              <w:rFonts w:asciiTheme="minorHAnsi" w:eastAsiaTheme="minorEastAsia" w:hAnsiTheme="minorHAnsi" w:cstheme="minorBidi"/>
              <w:noProof/>
              <w:kern w:val="2"/>
              <w:sz w:val="22"/>
              <w:szCs w:val="22"/>
              <w:lang w:val="nb-NO" w:eastAsia="nb-NO"/>
              <w14:ligatures w14:val="standardContextual"/>
            </w:rPr>
          </w:pPr>
          <w:hyperlink w:anchor="_Toc161295521" w:history="1">
            <w:r w:rsidRPr="00C25C30">
              <w:rPr>
                <w:rStyle w:val="Hyperkobling"/>
                <w:noProof/>
              </w:rPr>
              <w:t>2.2</w:t>
            </w:r>
            <w:r>
              <w:rPr>
                <w:rFonts w:asciiTheme="minorHAnsi" w:eastAsiaTheme="minorEastAsia" w:hAnsiTheme="minorHAnsi" w:cstheme="minorBidi"/>
                <w:noProof/>
                <w:kern w:val="2"/>
                <w:sz w:val="22"/>
                <w:szCs w:val="22"/>
                <w:lang w:val="nb-NO" w:eastAsia="nb-NO"/>
                <w14:ligatures w14:val="standardContextual"/>
              </w:rPr>
              <w:tab/>
            </w:r>
            <w:r w:rsidRPr="00C25C30">
              <w:rPr>
                <w:rStyle w:val="Hyperkobling"/>
                <w:noProof/>
              </w:rPr>
              <w:t>Navngivning av dokumenter</w:t>
            </w:r>
            <w:r>
              <w:rPr>
                <w:noProof/>
                <w:webHidden/>
              </w:rPr>
              <w:tab/>
            </w:r>
            <w:r>
              <w:rPr>
                <w:noProof/>
                <w:webHidden/>
              </w:rPr>
              <w:fldChar w:fldCharType="begin"/>
            </w:r>
            <w:r>
              <w:rPr>
                <w:noProof/>
                <w:webHidden/>
              </w:rPr>
              <w:instrText xml:space="preserve"> PAGEREF _Toc161295521 \h </w:instrText>
            </w:r>
            <w:r>
              <w:rPr>
                <w:noProof/>
                <w:webHidden/>
              </w:rPr>
            </w:r>
            <w:r>
              <w:rPr>
                <w:noProof/>
                <w:webHidden/>
              </w:rPr>
              <w:fldChar w:fldCharType="separate"/>
            </w:r>
            <w:r>
              <w:rPr>
                <w:noProof/>
                <w:webHidden/>
              </w:rPr>
              <w:t>9</w:t>
            </w:r>
            <w:r>
              <w:rPr>
                <w:noProof/>
                <w:webHidden/>
              </w:rPr>
              <w:fldChar w:fldCharType="end"/>
            </w:r>
          </w:hyperlink>
        </w:p>
        <w:p w14:paraId="3ED0CFCF" w14:textId="0A67983B" w:rsidR="00476872" w:rsidRDefault="00476872">
          <w:pPr>
            <w:pStyle w:val="INNH2"/>
            <w:tabs>
              <w:tab w:val="left" w:pos="880"/>
              <w:tab w:val="right" w:leader="dot" w:pos="9629"/>
            </w:tabs>
            <w:rPr>
              <w:rFonts w:asciiTheme="minorHAnsi" w:eastAsiaTheme="minorEastAsia" w:hAnsiTheme="minorHAnsi" w:cstheme="minorBidi"/>
              <w:noProof/>
              <w:kern w:val="2"/>
              <w:sz w:val="22"/>
              <w:szCs w:val="22"/>
              <w:lang w:val="nb-NO" w:eastAsia="nb-NO"/>
              <w14:ligatures w14:val="standardContextual"/>
            </w:rPr>
          </w:pPr>
          <w:hyperlink w:anchor="_Toc161295522" w:history="1">
            <w:r w:rsidRPr="00C25C30">
              <w:rPr>
                <w:rStyle w:val="Hyperkobling"/>
                <w:noProof/>
              </w:rPr>
              <w:t>2.3</w:t>
            </w:r>
            <w:r>
              <w:rPr>
                <w:rFonts w:asciiTheme="minorHAnsi" w:eastAsiaTheme="minorEastAsia" w:hAnsiTheme="minorHAnsi" w:cstheme="minorBidi"/>
                <w:noProof/>
                <w:kern w:val="2"/>
                <w:sz w:val="22"/>
                <w:szCs w:val="22"/>
                <w:lang w:val="nb-NO" w:eastAsia="nb-NO"/>
                <w14:ligatures w14:val="standardContextual"/>
              </w:rPr>
              <w:tab/>
            </w:r>
            <w:r w:rsidRPr="00C25C30">
              <w:rPr>
                <w:rStyle w:val="Hyperkobling"/>
                <w:noProof/>
              </w:rPr>
              <w:t>Filformater</w:t>
            </w:r>
            <w:r>
              <w:rPr>
                <w:noProof/>
                <w:webHidden/>
              </w:rPr>
              <w:tab/>
            </w:r>
            <w:r>
              <w:rPr>
                <w:noProof/>
                <w:webHidden/>
              </w:rPr>
              <w:fldChar w:fldCharType="begin"/>
            </w:r>
            <w:r>
              <w:rPr>
                <w:noProof/>
                <w:webHidden/>
              </w:rPr>
              <w:instrText xml:space="preserve"> PAGEREF _Toc161295522 \h </w:instrText>
            </w:r>
            <w:r>
              <w:rPr>
                <w:noProof/>
                <w:webHidden/>
              </w:rPr>
            </w:r>
            <w:r>
              <w:rPr>
                <w:noProof/>
                <w:webHidden/>
              </w:rPr>
              <w:fldChar w:fldCharType="separate"/>
            </w:r>
            <w:r>
              <w:rPr>
                <w:noProof/>
                <w:webHidden/>
              </w:rPr>
              <w:t>11</w:t>
            </w:r>
            <w:r>
              <w:rPr>
                <w:noProof/>
                <w:webHidden/>
              </w:rPr>
              <w:fldChar w:fldCharType="end"/>
            </w:r>
          </w:hyperlink>
        </w:p>
        <w:p w14:paraId="6BC11DE9" w14:textId="5FA4D3CD" w:rsidR="00476872" w:rsidRDefault="00476872">
          <w:pPr>
            <w:pStyle w:val="INNH2"/>
            <w:tabs>
              <w:tab w:val="left" w:pos="880"/>
              <w:tab w:val="right" w:leader="dot" w:pos="9629"/>
            </w:tabs>
            <w:rPr>
              <w:rFonts w:asciiTheme="minorHAnsi" w:eastAsiaTheme="minorEastAsia" w:hAnsiTheme="minorHAnsi" w:cstheme="minorBidi"/>
              <w:noProof/>
              <w:kern w:val="2"/>
              <w:sz w:val="22"/>
              <w:szCs w:val="22"/>
              <w:lang w:val="nb-NO" w:eastAsia="nb-NO"/>
              <w14:ligatures w14:val="standardContextual"/>
            </w:rPr>
          </w:pPr>
          <w:hyperlink w:anchor="_Toc161295523" w:history="1">
            <w:r w:rsidRPr="00C25C30">
              <w:rPr>
                <w:rStyle w:val="Hyperkobling"/>
                <w:noProof/>
              </w:rPr>
              <w:t>2.4</w:t>
            </w:r>
            <w:r>
              <w:rPr>
                <w:rFonts w:asciiTheme="minorHAnsi" w:eastAsiaTheme="minorEastAsia" w:hAnsiTheme="minorHAnsi" w:cstheme="minorBidi"/>
                <w:noProof/>
                <w:kern w:val="2"/>
                <w:sz w:val="22"/>
                <w:szCs w:val="22"/>
                <w:lang w:val="nb-NO" w:eastAsia="nb-NO"/>
                <w14:ligatures w14:val="standardContextual"/>
              </w:rPr>
              <w:tab/>
            </w:r>
            <w:r w:rsidRPr="00C25C30">
              <w:rPr>
                <w:rStyle w:val="Hyperkobling"/>
                <w:noProof/>
              </w:rPr>
              <w:t>Testing/systematisk ferdigstillelse</w:t>
            </w:r>
            <w:r>
              <w:rPr>
                <w:noProof/>
                <w:webHidden/>
              </w:rPr>
              <w:tab/>
            </w:r>
            <w:r>
              <w:rPr>
                <w:noProof/>
                <w:webHidden/>
              </w:rPr>
              <w:fldChar w:fldCharType="begin"/>
            </w:r>
            <w:r>
              <w:rPr>
                <w:noProof/>
                <w:webHidden/>
              </w:rPr>
              <w:instrText xml:space="preserve"> PAGEREF _Toc161295523 \h </w:instrText>
            </w:r>
            <w:r>
              <w:rPr>
                <w:noProof/>
                <w:webHidden/>
              </w:rPr>
            </w:r>
            <w:r>
              <w:rPr>
                <w:noProof/>
                <w:webHidden/>
              </w:rPr>
              <w:fldChar w:fldCharType="separate"/>
            </w:r>
            <w:r>
              <w:rPr>
                <w:noProof/>
                <w:webHidden/>
              </w:rPr>
              <w:t>11</w:t>
            </w:r>
            <w:r>
              <w:rPr>
                <w:noProof/>
                <w:webHidden/>
              </w:rPr>
              <w:fldChar w:fldCharType="end"/>
            </w:r>
          </w:hyperlink>
        </w:p>
        <w:p w14:paraId="6AA576C4" w14:textId="24D59C95" w:rsidR="00476872" w:rsidRDefault="00476872">
          <w:pPr>
            <w:pStyle w:val="INNH2"/>
            <w:tabs>
              <w:tab w:val="left" w:pos="880"/>
              <w:tab w:val="right" w:leader="dot" w:pos="9629"/>
            </w:tabs>
            <w:rPr>
              <w:rFonts w:asciiTheme="minorHAnsi" w:eastAsiaTheme="minorEastAsia" w:hAnsiTheme="minorHAnsi" w:cstheme="minorBidi"/>
              <w:noProof/>
              <w:kern w:val="2"/>
              <w:sz w:val="22"/>
              <w:szCs w:val="22"/>
              <w:lang w:val="nb-NO" w:eastAsia="nb-NO"/>
              <w14:ligatures w14:val="standardContextual"/>
            </w:rPr>
          </w:pPr>
          <w:hyperlink w:anchor="_Toc161295524" w:history="1">
            <w:r w:rsidRPr="00C25C30">
              <w:rPr>
                <w:rStyle w:val="Hyperkobling"/>
                <w:noProof/>
              </w:rPr>
              <w:t>2.5</w:t>
            </w:r>
            <w:r>
              <w:rPr>
                <w:rFonts w:asciiTheme="minorHAnsi" w:eastAsiaTheme="minorEastAsia" w:hAnsiTheme="minorHAnsi" w:cstheme="minorBidi"/>
                <w:noProof/>
                <w:kern w:val="2"/>
                <w:sz w:val="22"/>
                <w:szCs w:val="22"/>
                <w:lang w:val="nb-NO" w:eastAsia="nb-NO"/>
                <w14:ligatures w14:val="standardContextual"/>
              </w:rPr>
              <w:tab/>
            </w:r>
            <w:r w:rsidRPr="00C25C30">
              <w:rPr>
                <w:rStyle w:val="Hyperkobling"/>
                <w:noProof/>
              </w:rPr>
              <w:t>Vedlikeholdsplan/serviceavtaler</w:t>
            </w:r>
            <w:r>
              <w:rPr>
                <w:noProof/>
                <w:webHidden/>
              </w:rPr>
              <w:tab/>
            </w:r>
            <w:r>
              <w:rPr>
                <w:noProof/>
                <w:webHidden/>
              </w:rPr>
              <w:fldChar w:fldCharType="begin"/>
            </w:r>
            <w:r>
              <w:rPr>
                <w:noProof/>
                <w:webHidden/>
              </w:rPr>
              <w:instrText xml:space="preserve"> PAGEREF _Toc161295524 \h </w:instrText>
            </w:r>
            <w:r>
              <w:rPr>
                <w:noProof/>
                <w:webHidden/>
              </w:rPr>
            </w:r>
            <w:r>
              <w:rPr>
                <w:noProof/>
                <w:webHidden/>
              </w:rPr>
              <w:fldChar w:fldCharType="separate"/>
            </w:r>
            <w:r>
              <w:rPr>
                <w:noProof/>
                <w:webHidden/>
              </w:rPr>
              <w:t>11</w:t>
            </w:r>
            <w:r>
              <w:rPr>
                <w:noProof/>
                <w:webHidden/>
              </w:rPr>
              <w:fldChar w:fldCharType="end"/>
            </w:r>
          </w:hyperlink>
        </w:p>
        <w:p w14:paraId="68CA389C" w14:textId="17D0C2E7" w:rsidR="00476872" w:rsidRDefault="00476872">
          <w:pPr>
            <w:pStyle w:val="INNH2"/>
            <w:tabs>
              <w:tab w:val="left" w:pos="880"/>
              <w:tab w:val="right" w:leader="dot" w:pos="9629"/>
            </w:tabs>
            <w:rPr>
              <w:rFonts w:asciiTheme="minorHAnsi" w:eastAsiaTheme="minorEastAsia" w:hAnsiTheme="minorHAnsi" w:cstheme="minorBidi"/>
              <w:noProof/>
              <w:kern w:val="2"/>
              <w:sz w:val="22"/>
              <w:szCs w:val="22"/>
              <w:lang w:val="nb-NO" w:eastAsia="nb-NO"/>
              <w14:ligatures w14:val="standardContextual"/>
            </w:rPr>
          </w:pPr>
          <w:hyperlink w:anchor="_Toc161295525" w:history="1">
            <w:r w:rsidRPr="00C25C30">
              <w:rPr>
                <w:rStyle w:val="Hyperkobling"/>
                <w:noProof/>
              </w:rPr>
              <w:t>2.6</w:t>
            </w:r>
            <w:r>
              <w:rPr>
                <w:rFonts w:asciiTheme="minorHAnsi" w:eastAsiaTheme="minorEastAsia" w:hAnsiTheme="minorHAnsi" w:cstheme="minorBidi"/>
                <w:noProof/>
                <w:kern w:val="2"/>
                <w:sz w:val="22"/>
                <w:szCs w:val="22"/>
                <w:lang w:val="nb-NO" w:eastAsia="nb-NO"/>
                <w14:ligatures w14:val="standardContextual"/>
              </w:rPr>
              <w:tab/>
            </w:r>
            <w:r w:rsidRPr="00C25C30">
              <w:rPr>
                <w:rStyle w:val="Hyperkobling"/>
                <w:noProof/>
              </w:rPr>
              <w:t>Opplæring</w:t>
            </w:r>
            <w:r>
              <w:rPr>
                <w:noProof/>
                <w:webHidden/>
              </w:rPr>
              <w:tab/>
            </w:r>
            <w:r>
              <w:rPr>
                <w:noProof/>
                <w:webHidden/>
              </w:rPr>
              <w:fldChar w:fldCharType="begin"/>
            </w:r>
            <w:r>
              <w:rPr>
                <w:noProof/>
                <w:webHidden/>
              </w:rPr>
              <w:instrText xml:space="preserve"> PAGEREF _Toc161295525 \h </w:instrText>
            </w:r>
            <w:r>
              <w:rPr>
                <w:noProof/>
                <w:webHidden/>
              </w:rPr>
            </w:r>
            <w:r>
              <w:rPr>
                <w:noProof/>
                <w:webHidden/>
              </w:rPr>
              <w:fldChar w:fldCharType="separate"/>
            </w:r>
            <w:r>
              <w:rPr>
                <w:noProof/>
                <w:webHidden/>
              </w:rPr>
              <w:t>12</w:t>
            </w:r>
            <w:r>
              <w:rPr>
                <w:noProof/>
                <w:webHidden/>
              </w:rPr>
              <w:fldChar w:fldCharType="end"/>
            </w:r>
          </w:hyperlink>
        </w:p>
        <w:p w14:paraId="30EA98BB" w14:textId="172346C9" w:rsidR="00476872" w:rsidRDefault="00476872">
          <w:pPr>
            <w:pStyle w:val="INNH2"/>
            <w:tabs>
              <w:tab w:val="left" w:pos="880"/>
              <w:tab w:val="right" w:leader="dot" w:pos="9629"/>
            </w:tabs>
            <w:rPr>
              <w:rFonts w:asciiTheme="minorHAnsi" w:eastAsiaTheme="minorEastAsia" w:hAnsiTheme="minorHAnsi" w:cstheme="minorBidi"/>
              <w:noProof/>
              <w:kern w:val="2"/>
              <w:sz w:val="22"/>
              <w:szCs w:val="22"/>
              <w:lang w:val="nb-NO" w:eastAsia="nb-NO"/>
              <w14:ligatures w14:val="standardContextual"/>
            </w:rPr>
          </w:pPr>
          <w:hyperlink w:anchor="_Toc161295526" w:history="1">
            <w:r w:rsidRPr="00C25C30">
              <w:rPr>
                <w:rStyle w:val="Hyperkobling"/>
                <w:noProof/>
              </w:rPr>
              <w:t>2.7</w:t>
            </w:r>
            <w:r>
              <w:rPr>
                <w:rFonts w:asciiTheme="minorHAnsi" w:eastAsiaTheme="minorEastAsia" w:hAnsiTheme="minorHAnsi" w:cstheme="minorBidi"/>
                <w:noProof/>
                <w:kern w:val="2"/>
                <w:sz w:val="22"/>
                <w:szCs w:val="22"/>
                <w:lang w:val="nb-NO" w:eastAsia="nb-NO"/>
                <w14:ligatures w14:val="standardContextual"/>
              </w:rPr>
              <w:tab/>
            </w:r>
            <w:r w:rsidRPr="00C25C30">
              <w:rPr>
                <w:rStyle w:val="Hyperkobling"/>
                <w:noProof/>
              </w:rPr>
              <w:t>Egenkontroll</w:t>
            </w:r>
            <w:r>
              <w:rPr>
                <w:noProof/>
                <w:webHidden/>
              </w:rPr>
              <w:tab/>
            </w:r>
            <w:r>
              <w:rPr>
                <w:noProof/>
                <w:webHidden/>
              </w:rPr>
              <w:fldChar w:fldCharType="begin"/>
            </w:r>
            <w:r>
              <w:rPr>
                <w:noProof/>
                <w:webHidden/>
              </w:rPr>
              <w:instrText xml:space="preserve"> PAGEREF _Toc161295526 \h </w:instrText>
            </w:r>
            <w:r>
              <w:rPr>
                <w:noProof/>
                <w:webHidden/>
              </w:rPr>
            </w:r>
            <w:r>
              <w:rPr>
                <w:noProof/>
                <w:webHidden/>
              </w:rPr>
              <w:fldChar w:fldCharType="separate"/>
            </w:r>
            <w:r>
              <w:rPr>
                <w:noProof/>
                <w:webHidden/>
              </w:rPr>
              <w:t>12</w:t>
            </w:r>
            <w:r>
              <w:rPr>
                <w:noProof/>
                <w:webHidden/>
              </w:rPr>
              <w:fldChar w:fldCharType="end"/>
            </w:r>
          </w:hyperlink>
        </w:p>
        <w:p w14:paraId="32F21287" w14:textId="3336CF83" w:rsidR="00476872" w:rsidRDefault="00476872">
          <w:pPr>
            <w:pStyle w:val="INNH2"/>
            <w:tabs>
              <w:tab w:val="left" w:pos="880"/>
              <w:tab w:val="right" w:leader="dot" w:pos="9629"/>
            </w:tabs>
            <w:rPr>
              <w:rFonts w:asciiTheme="minorHAnsi" w:eastAsiaTheme="minorEastAsia" w:hAnsiTheme="minorHAnsi" w:cstheme="minorBidi"/>
              <w:noProof/>
              <w:kern w:val="2"/>
              <w:sz w:val="22"/>
              <w:szCs w:val="22"/>
              <w:lang w:val="nb-NO" w:eastAsia="nb-NO"/>
              <w14:ligatures w14:val="standardContextual"/>
            </w:rPr>
          </w:pPr>
          <w:hyperlink w:anchor="_Toc161295527" w:history="1">
            <w:r w:rsidRPr="00C25C30">
              <w:rPr>
                <w:rStyle w:val="Hyperkobling"/>
                <w:noProof/>
              </w:rPr>
              <w:t>2.8</w:t>
            </w:r>
            <w:r>
              <w:rPr>
                <w:rFonts w:asciiTheme="minorHAnsi" w:eastAsiaTheme="minorEastAsia" w:hAnsiTheme="minorHAnsi" w:cstheme="minorBidi"/>
                <w:noProof/>
                <w:kern w:val="2"/>
                <w:sz w:val="22"/>
                <w:szCs w:val="22"/>
                <w:lang w:val="nb-NO" w:eastAsia="nb-NO"/>
                <w14:ligatures w14:val="standardContextual"/>
              </w:rPr>
              <w:tab/>
            </w:r>
            <w:r w:rsidRPr="00C25C30">
              <w:rPr>
                <w:rStyle w:val="Hyperkobling"/>
                <w:noProof/>
              </w:rPr>
              <w:t>Fremdrift</w:t>
            </w:r>
            <w:r>
              <w:rPr>
                <w:noProof/>
                <w:webHidden/>
              </w:rPr>
              <w:tab/>
            </w:r>
            <w:r>
              <w:rPr>
                <w:noProof/>
                <w:webHidden/>
              </w:rPr>
              <w:fldChar w:fldCharType="begin"/>
            </w:r>
            <w:r>
              <w:rPr>
                <w:noProof/>
                <w:webHidden/>
              </w:rPr>
              <w:instrText xml:space="preserve"> PAGEREF _Toc161295527 \h </w:instrText>
            </w:r>
            <w:r>
              <w:rPr>
                <w:noProof/>
                <w:webHidden/>
              </w:rPr>
            </w:r>
            <w:r>
              <w:rPr>
                <w:noProof/>
                <w:webHidden/>
              </w:rPr>
              <w:fldChar w:fldCharType="separate"/>
            </w:r>
            <w:r>
              <w:rPr>
                <w:noProof/>
                <w:webHidden/>
              </w:rPr>
              <w:t>12</w:t>
            </w:r>
            <w:r>
              <w:rPr>
                <w:noProof/>
                <w:webHidden/>
              </w:rPr>
              <w:fldChar w:fldCharType="end"/>
            </w:r>
          </w:hyperlink>
        </w:p>
        <w:p w14:paraId="0BBDA1A8" w14:textId="70D0E5CC" w:rsidR="00476872" w:rsidRDefault="00476872">
          <w:pPr>
            <w:pStyle w:val="INNH1"/>
            <w:rPr>
              <w:rFonts w:asciiTheme="minorHAnsi" w:eastAsiaTheme="minorEastAsia" w:hAnsiTheme="minorHAnsi" w:cstheme="minorBidi"/>
              <w:noProof/>
              <w:kern w:val="2"/>
              <w:sz w:val="22"/>
              <w:szCs w:val="22"/>
              <w:lang w:val="nb-NO" w:eastAsia="nb-NO"/>
              <w14:ligatures w14:val="standardContextual"/>
            </w:rPr>
          </w:pPr>
          <w:hyperlink w:anchor="_Toc161295528" w:history="1">
            <w:r w:rsidRPr="00C25C30">
              <w:rPr>
                <w:rStyle w:val="Hyperkobling"/>
                <w:noProof/>
                <w14:scene3d>
                  <w14:camera w14:prst="orthographicFront"/>
                  <w14:lightRig w14:rig="threePt" w14:dir="t">
                    <w14:rot w14:lat="0" w14:lon="0" w14:rev="0"/>
                  </w14:lightRig>
                </w14:scene3d>
              </w:rPr>
              <w:t>3</w:t>
            </w:r>
            <w:r>
              <w:rPr>
                <w:rFonts w:asciiTheme="minorHAnsi" w:eastAsiaTheme="minorEastAsia" w:hAnsiTheme="minorHAnsi" w:cstheme="minorBidi"/>
                <w:noProof/>
                <w:kern w:val="2"/>
                <w:sz w:val="22"/>
                <w:szCs w:val="22"/>
                <w:lang w:val="nb-NO" w:eastAsia="nb-NO"/>
                <w14:ligatures w14:val="standardContextual"/>
              </w:rPr>
              <w:tab/>
            </w:r>
            <w:r w:rsidRPr="00C25C30">
              <w:rPr>
                <w:rStyle w:val="Hyperkobling"/>
                <w:noProof/>
              </w:rPr>
              <w:t>BIM modell - informasjonsberikelse</w:t>
            </w:r>
            <w:r>
              <w:rPr>
                <w:noProof/>
                <w:webHidden/>
              </w:rPr>
              <w:tab/>
            </w:r>
            <w:r>
              <w:rPr>
                <w:noProof/>
                <w:webHidden/>
              </w:rPr>
              <w:fldChar w:fldCharType="begin"/>
            </w:r>
            <w:r>
              <w:rPr>
                <w:noProof/>
                <w:webHidden/>
              </w:rPr>
              <w:instrText xml:space="preserve"> PAGEREF _Toc161295528 \h </w:instrText>
            </w:r>
            <w:r>
              <w:rPr>
                <w:noProof/>
                <w:webHidden/>
              </w:rPr>
            </w:r>
            <w:r>
              <w:rPr>
                <w:noProof/>
                <w:webHidden/>
              </w:rPr>
              <w:fldChar w:fldCharType="separate"/>
            </w:r>
            <w:r>
              <w:rPr>
                <w:noProof/>
                <w:webHidden/>
              </w:rPr>
              <w:t>13</w:t>
            </w:r>
            <w:r>
              <w:rPr>
                <w:noProof/>
                <w:webHidden/>
              </w:rPr>
              <w:fldChar w:fldCharType="end"/>
            </w:r>
          </w:hyperlink>
        </w:p>
        <w:p w14:paraId="04EF70FE" w14:textId="43698A74" w:rsidR="00476872" w:rsidRDefault="00476872">
          <w:pPr>
            <w:pStyle w:val="INNH1"/>
            <w:rPr>
              <w:rFonts w:asciiTheme="minorHAnsi" w:eastAsiaTheme="minorEastAsia" w:hAnsiTheme="minorHAnsi" w:cstheme="minorBidi"/>
              <w:noProof/>
              <w:kern w:val="2"/>
              <w:sz w:val="22"/>
              <w:szCs w:val="22"/>
              <w:lang w:val="nb-NO" w:eastAsia="nb-NO"/>
              <w14:ligatures w14:val="standardContextual"/>
            </w:rPr>
          </w:pPr>
          <w:hyperlink w:anchor="_Toc161295529" w:history="1">
            <w:r w:rsidRPr="00C25C30">
              <w:rPr>
                <w:rStyle w:val="Hyperkobling"/>
                <w:noProof/>
                <w14:scene3d>
                  <w14:camera w14:prst="orthographicFront"/>
                  <w14:lightRig w14:rig="threePt" w14:dir="t">
                    <w14:rot w14:lat="0" w14:lon="0" w14:rev="0"/>
                  </w14:lightRig>
                </w14:scene3d>
              </w:rPr>
              <w:t>4</w:t>
            </w:r>
            <w:r>
              <w:rPr>
                <w:rFonts w:asciiTheme="minorHAnsi" w:eastAsiaTheme="minorEastAsia" w:hAnsiTheme="minorHAnsi" w:cstheme="minorBidi"/>
                <w:noProof/>
                <w:kern w:val="2"/>
                <w:sz w:val="22"/>
                <w:szCs w:val="22"/>
                <w:lang w:val="nb-NO" w:eastAsia="nb-NO"/>
                <w14:ligatures w14:val="standardContextual"/>
              </w:rPr>
              <w:tab/>
            </w:r>
            <w:r w:rsidRPr="00C25C30">
              <w:rPr>
                <w:rStyle w:val="Hyperkobling"/>
                <w:noProof/>
              </w:rPr>
              <w:t>Vedlegg</w:t>
            </w:r>
            <w:r>
              <w:rPr>
                <w:noProof/>
                <w:webHidden/>
              </w:rPr>
              <w:tab/>
            </w:r>
            <w:r>
              <w:rPr>
                <w:noProof/>
                <w:webHidden/>
              </w:rPr>
              <w:fldChar w:fldCharType="begin"/>
            </w:r>
            <w:r>
              <w:rPr>
                <w:noProof/>
                <w:webHidden/>
              </w:rPr>
              <w:instrText xml:space="preserve"> PAGEREF _Toc161295529 \h </w:instrText>
            </w:r>
            <w:r>
              <w:rPr>
                <w:noProof/>
                <w:webHidden/>
              </w:rPr>
            </w:r>
            <w:r>
              <w:rPr>
                <w:noProof/>
                <w:webHidden/>
              </w:rPr>
              <w:fldChar w:fldCharType="separate"/>
            </w:r>
            <w:r>
              <w:rPr>
                <w:noProof/>
                <w:webHidden/>
              </w:rPr>
              <w:t>14</w:t>
            </w:r>
            <w:r>
              <w:rPr>
                <w:noProof/>
                <w:webHidden/>
              </w:rPr>
              <w:fldChar w:fldCharType="end"/>
            </w:r>
          </w:hyperlink>
        </w:p>
        <w:p w14:paraId="70CE7445" w14:textId="1CC06BBD" w:rsidR="00476872" w:rsidRDefault="00476872">
          <w:pPr>
            <w:pStyle w:val="INNH2"/>
            <w:tabs>
              <w:tab w:val="left" w:pos="880"/>
              <w:tab w:val="right" w:leader="dot" w:pos="9629"/>
            </w:tabs>
            <w:rPr>
              <w:rFonts w:asciiTheme="minorHAnsi" w:eastAsiaTheme="minorEastAsia" w:hAnsiTheme="minorHAnsi" w:cstheme="minorBidi"/>
              <w:noProof/>
              <w:kern w:val="2"/>
              <w:sz w:val="22"/>
              <w:szCs w:val="22"/>
              <w:lang w:val="nb-NO" w:eastAsia="nb-NO"/>
              <w14:ligatures w14:val="standardContextual"/>
            </w:rPr>
          </w:pPr>
          <w:hyperlink w:anchor="_Toc161295530" w:history="1">
            <w:r w:rsidRPr="00C25C30">
              <w:rPr>
                <w:rStyle w:val="Hyperkobling"/>
                <w:noProof/>
              </w:rPr>
              <w:t>4.1</w:t>
            </w:r>
            <w:r>
              <w:rPr>
                <w:rFonts w:asciiTheme="minorHAnsi" w:eastAsiaTheme="minorEastAsia" w:hAnsiTheme="minorHAnsi" w:cstheme="minorBidi"/>
                <w:noProof/>
                <w:kern w:val="2"/>
                <w:sz w:val="22"/>
                <w:szCs w:val="22"/>
                <w:lang w:val="nb-NO" w:eastAsia="nb-NO"/>
                <w14:ligatures w14:val="standardContextual"/>
              </w:rPr>
              <w:tab/>
            </w:r>
            <w:r w:rsidRPr="00C25C30">
              <w:rPr>
                <w:rStyle w:val="Hyperkobling"/>
                <w:noProof/>
              </w:rPr>
              <w:t>Sjekkliste</w:t>
            </w:r>
            <w:r>
              <w:rPr>
                <w:noProof/>
                <w:webHidden/>
              </w:rPr>
              <w:tab/>
            </w:r>
            <w:r>
              <w:rPr>
                <w:noProof/>
                <w:webHidden/>
              </w:rPr>
              <w:fldChar w:fldCharType="begin"/>
            </w:r>
            <w:r>
              <w:rPr>
                <w:noProof/>
                <w:webHidden/>
              </w:rPr>
              <w:instrText xml:space="preserve"> PAGEREF _Toc161295530 \h </w:instrText>
            </w:r>
            <w:r>
              <w:rPr>
                <w:noProof/>
                <w:webHidden/>
              </w:rPr>
            </w:r>
            <w:r>
              <w:rPr>
                <w:noProof/>
                <w:webHidden/>
              </w:rPr>
              <w:fldChar w:fldCharType="separate"/>
            </w:r>
            <w:r>
              <w:rPr>
                <w:noProof/>
                <w:webHidden/>
              </w:rPr>
              <w:t>14</w:t>
            </w:r>
            <w:r>
              <w:rPr>
                <w:noProof/>
                <w:webHidden/>
              </w:rPr>
              <w:fldChar w:fldCharType="end"/>
            </w:r>
          </w:hyperlink>
        </w:p>
        <w:p w14:paraId="3B4F7D84" w14:textId="775C4436" w:rsidR="00476872" w:rsidRDefault="00476872">
          <w:pPr>
            <w:pStyle w:val="INNH2"/>
            <w:tabs>
              <w:tab w:val="left" w:pos="880"/>
              <w:tab w:val="right" w:leader="dot" w:pos="9629"/>
            </w:tabs>
            <w:rPr>
              <w:rFonts w:asciiTheme="minorHAnsi" w:eastAsiaTheme="minorEastAsia" w:hAnsiTheme="minorHAnsi" w:cstheme="minorBidi"/>
              <w:noProof/>
              <w:kern w:val="2"/>
              <w:sz w:val="22"/>
              <w:szCs w:val="22"/>
              <w:lang w:val="nb-NO" w:eastAsia="nb-NO"/>
              <w14:ligatures w14:val="standardContextual"/>
            </w:rPr>
          </w:pPr>
          <w:hyperlink w:anchor="_Toc161295531" w:history="1">
            <w:r w:rsidRPr="00C25C30">
              <w:rPr>
                <w:rStyle w:val="Hyperkobling"/>
                <w:noProof/>
              </w:rPr>
              <w:t>4.2</w:t>
            </w:r>
            <w:r>
              <w:rPr>
                <w:rFonts w:asciiTheme="minorHAnsi" w:eastAsiaTheme="minorEastAsia" w:hAnsiTheme="minorHAnsi" w:cstheme="minorBidi"/>
                <w:noProof/>
                <w:kern w:val="2"/>
                <w:sz w:val="22"/>
                <w:szCs w:val="22"/>
                <w:lang w:val="nb-NO" w:eastAsia="nb-NO"/>
                <w14:ligatures w14:val="standardContextual"/>
              </w:rPr>
              <w:tab/>
            </w:r>
            <w:r w:rsidRPr="00C25C30">
              <w:rPr>
                <w:rStyle w:val="Hyperkobling"/>
                <w:noProof/>
              </w:rPr>
              <w:t>Informative eksempler (tillegg A NS3456)</w:t>
            </w:r>
            <w:r>
              <w:rPr>
                <w:noProof/>
                <w:webHidden/>
              </w:rPr>
              <w:tab/>
            </w:r>
            <w:r>
              <w:rPr>
                <w:noProof/>
                <w:webHidden/>
              </w:rPr>
              <w:fldChar w:fldCharType="begin"/>
            </w:r>
            <w:r>
              <w:rPr>
                <w:noProof/>
                <w:webHidden/>
              </w:rPr>
              <w:instrText xml:space="preserve"> PAGEREF _Toc161295531 \h </w:instrText>
            </w:r>
            <w:r>
              <w:rPr>
                <w:noProof/>
                <w:webHidden/>
              </w:rPr>
            </w:r>
            <w:r>
              <w:rPr>
                <w:noProof/>
                <w:webHidden/>
              </w:rPr>
              <w:fldChar w:fldCharType="separate"/>
            </w:r>
            <w:r>
              <w:rPr>
                <w:noProof/>
                <w:webHidden/>
              </w:rPr>
              <w:t>15</w:t>
            </w:r>
            <w:r>
              <w:rPr>
                <w:noProof/>
                <w:webHidden/>
              </w:rPr>
              <w:fldChar w:fldCharType="end"/>
            </w:r>
          </w:hyperlink>
        </w:p>
        <w:p w14:paraId="738F13EE" w14:textId="1F9538DF" w:rsidR="00476872" w:rsidRDefault="00476872">
          <w:pPr>
            <w:pStyle w:val="INNH2"/>
            <w:tabs>
              <w:tab w:val="left" w:pos="880"/>
              <w:tab w:val="right" w:leader="dot" w:pos="9629"/>
            </w:tabs>
            <w:rPr>
              <w:rFonts w:asciiTheme="minorHAnsi" w:eastAsiaTheme="minorEastAsia" w:hAnsiTheme="minorHAnsi" w:cstheme="minorBidi"/>
              <w:noProof/>
              <w:kern w:val="2"/>
              <w:sz w:val="22"/>
              <w:szCs w:val="22"/>
              <w:lang w:val="nb-NO" w:eastAsia="nb-NO"/>
              <w14:ligatures w14:val="standardContextual"/>
            </w:rPr>
          </w:pPr>
          <w:hyperlink w:anchor="_Toc161295532" w:history="1">
            <w:r w:rsidRPr="00C25C30">
              <w:rPr>
                <w:rStyle w:val="Hyperkobling"/>
                <w:noProof/>
              </w:rPr>
              <w:t>4.3</w:t>
            </w:r>
            <w:r>
              <w:rPr>
                <w:rFonts w:asciiTheme="minorHAnsi" w:eastAsiaTheme="minorEastAsia" w:hAnsiTheme="minorHAnsi" w:cstheme="minorBidi"/>
                <w:noProof/>
                <w:kern w:val="2"/>
                <w:sz w:val="22"/>
                <w:szCs w:val="22"/>
                <w:lang w:val="nb-NO" w:eastAsia="nb-NO"/>
                <w14:ligatures w14:val="standardContextual"/>
              </w:rPr>
              <w:tab/>
            </w:r>
            <w:r w:rsidRPr="00C25C30">
              <w:rPr>
                <w:rStyle w:val="Hyperkobling"/>
                <w:noProof/>
              </w:rPr>
              <w:t>Brukermanual for leveranse direkte i FDV-systemet Facilit</w:t>
            </w:r>
            <w:r>
              <w:rPr>
                <w:noProof/>
                <w:webHidden/>
              </w:rPr>
              <w:tab/>
            </w:r>
            <w:r>
              <w:rPr>
                <w:noProof/>
                <w:webHidden/>
              </w:rPr>
              <w:fldChar w:fldCharType="begin"/>
            </w:r>
            <w:r>
              <w:rPr>
                <w:noProof/>
                <w:webHidden/>
              </w:rPr>
              <w:instrText xml:space="preserve"> PAGEREF _Toc161295532 \h </w:instrText>
            </w:r>
            <w:r>
              <w:rPr>
                <w:noProof/>
                <w:webHidden/>
              </w:rPr>
            </w:r>
            <w:r>
              <w:rPr>
                <w:noProof/>
                <w:webHidden/>
              </w:rPr>
              <w:fldChar w:fldCharType="separate"/>
            </w:r>
            <w:r>
              <w:rPr>
                <w:noProof/>
                <w:webHidden/>
              </w:rPr>
              <w:t>16</w:t>
            </w:r>
            <w:r>
              <w:rPr>
                <w:noProof/>
                <w:webHidden/>
              </w:rPr>
              <w:fldChar w:fldCharType="end"/>
            </w:r>
          </w:hyperlink>
        </w:p>
        <w:p w14:paraId="52FC8FA4" w14:textId="0A21FC3F" w:rsidR="00476872" w:rsidRDefault="00476872">
          <w:pPr>
            <w:pStyle w:val="INNH2"/>
            <w:tabs>
              <w:tab w:val="left" w:pos="880"/>
              <w:tab w:val="right" w:leader="dot" w:pos="9629"/>
            </w:tabs>
            <w:rPr>
              <w:rFonts w:asciiTheme="minorHAnsi" w:eastAsiaTheme="minorEastAsia" w:hAnsiTheme="minorHAnsi" w:cstheme="minorBidi"/>
              <w:noProof/>
              <w:kern w:val="2"/>
              <w:sz w:val="22"/>
              <w:szCs w:val="22"/>
              <w:lang w:val="nb-NO" w:eastAsia="nb-NO"/>
              <w14:ligatures w14:val="standardContextual"/>
            </w:rPr>
          </w:pPr>
          <w:hyperlink w:anchor="_Toc161295533" w:history="1">
            <w:r w:rsidRPr="00C25C30">
              <w:rPr>
                <w:rStyle w:val="Hyperkobling"/>
                <w:noProof/>
              </w:rPr>
              <w:t>4.4</w:t>
            </w:r>
            <w:r>
              <w:rPr>
                <w:rFonts w:asciiTheme="minorHAnsi" w:eastAsiaTheme="minorEastAsia" w:hAnsiTheme="minorHAnsi" w:cstheme="minorBidi"/>
                <w:noProof/>
                <w:kern w:val="2"/>
                <w:sz w:val="22"/>
                <w:szCs w:val="22"/>
                <w:lang w:val="nb-NO" w:eastAsia="nb-NO"/>
                <w14:ligatures w14:val="standardContextual"/>
              </w:rPr>
              <w:tab/>
            </w:r>
            <w:r w:rsidRPr="00C25C30">
              <w:rPr>
                <w:rStyle w:val="Hyperkobling"/>
                <w:noProof/>
              </w:rPr>
              <w:t>Kravspesifikasjon tegninger/modeller</w:t>
            </w:r>
            <w:r>
              <w:rPr>
                <w:noProof/>
                <w:webHidden/>
              </w:rPr>
              <w:tab/>
            </w:r>
            <w:r>
              <w:rPr>
                <w:noProof/>
                <w:webHidden/>
              </w:rPr>
              <w:fldChar w:fldCharType="begin"/>
            </w:r>
            <w:r>
              <w:rPr>
                <w:noProof/>
                <w:webHidden/>
              </w:rPr>
              <w:instrText xml:space="preserve"> PAGEREF _Toc161295533 \h </w:instrText>
            </w:r>
            <w:r>
              <w:rPr>
                <w:noProof/>
                <w:webHidden/>
              </w:rPr>
            </w:r>
            <w:r>
              <w:rPr>
                <w:noProof/>
                <w:webHidden/>
              </w:rPr>
              <w:fldChar w:fldCharType="separate"/>
            </w:r>
            <w:r>
              <w:rPr>
                <w:noProof/>
                <w:webHidden/>
              </w:rPr>
              <w:t>17</w:t>
            </w:r>
            <w:r>
              <w:rPr>
                <w:noProof/>
                <w:webHidden/>
              </w:rPr>
              <w:fldChar w:fldCharType="end"/>
            </w:r>
          </w:hyperlink>
        </w:p>
        <w:p w14:paraId="3E1F5BEC" w14:textId="68CF60F0" w:rsidR="00476872" w:rsidRDefault="00476872">
          <w:pPr>
            <w:pStyle w:val="INNH2"/>
            <w:tabs>
              <w:tab w:val="left" w:pos="880"/>
              <w:tab w:val="right" w:leader="dot" w:pos="9629"/>
            </w:tabs>
            <w:rPr>
              <w:rFonts w:asciiTheme="minorHAnsi" w:eastAsiaTheme="minorEastAsia" w:hAnsiTheme="minorHAnsi" w:cstheme="minorBidi"/>
              <w:noProof/>
              <w:kern w:val="2"/>
              <w:sz w:val="22"/>
              <w:szCs w:val="22"/>
              <w:lang w:val="nb-NO" w:eastAsia="nb-NO"/>
              <w14:ligatures w14:val="standardContextual"/>
            </w:rPr>
          </w:pPr>
          <w:hyperlink w:anchor="_Toc161295534" w:history="1">
            <w:r w:rsidRPr="00C25C30">
              <w:rPr>
                <w:rStyle w:val="Hyperkobling"/>
                <w:noProof/>
              </w:rPr>
              <w:t>4.5</w:t>
            </w:r>
            <w:r>
              <w:rPr>
                <w:rFonts w:asciiTheme="minorHAnsi" w:eastAsiaTheme="minorEastAsia" w:hAnsiTheme="minorHAnsi" w:cstheme="minorBidi"/>
                <w:noProof/>
                <w:kern w:val="2"/>
                <w:sz w:val="22"/>
                <w:szCs w:val="22"/>
                <w:lang w:val="nb-NO" w:eastAsia="nb-NO"/>
                <w14:ligatures w14:val="standardContextual"/>
              </w:rPr>
              <w:tab/>
            </w:r>
            <w:r w:rsidRPr="00C25C30">
              <w:rPr>
                <w:rStyle w:val="Hyperkobling"/>
                <w:noProof/>
              </w:rPr>
              <w:t>Bruk av NS 3456 og NS 3457 – utarbeide TFM-ID manual</w:t>
            </w:r>
            <w:r>
              <w:rPr>
                <w:noProof/>
                <w:webHidden/>
              </w:rPr>
              <w:tab/>
            </w:r>
            <w:r>
              <w:rPr>
                <w:noProof/>
                <w:webHidden/>
              </w:rPr>
              <w:fldChar w:fldCharType="begin"/>
            </w:r>
            <w:r>
              <w:rPr>
                <w:noProof/>
                <w:webHidden/>
              </w:rPr>
              <w:instrText xml:space="preserve"> PAGEREF _Toc161295534 \h </w:instrText>
            </w:r>
            <w:r>
              <w:rPr>
                <w:noProof/>
                <w:webHidden/>
              </w:rPr>
            </w:r>
            <w:r>
              <w:rPr>
                <w:noProof/>
                <w:webHidden/>
              </w:rPr>
              <w:fldChar w:fldCharType="separate"/>
            </w:r>
            <w:r>
              <w:rPr>
                <w:noProof/>
                <w:webHidden/>
              </w:rPr>
              <w:t>18</w:t>
            </w:r>
            <w:r>
              <w:rPr>
                <w:noProof/>
                <w:webHidden/>
              </w:rPr>
              <w:fldChar w:fldCharType="end"/>
            </w:r>
          </w:hyperlink>
        </w:p>
        <w:p w14:paraId="5416424D" w14:textId="170FDBB7" w:rsidR="00476872" w:rsidRDefault="00476872">
          <w:pPr>
            <w:pStyle w:val="INNH1"/>
            <w:rPr>
              <w:rFonts w:asciiTheme="minorHAnsi" w:eastAsiaTheme="minorEastAsia" w:hAnsiTheme="minorHAnsi" w:cstheme="minorBidi"/>
              <w:noProof/>
              <w:kern w:val="2"/>
              <w:sz w:val="22"/>
              <w:szCs w:val="22"/>
              <w:lang w:val="nb-NO" w:eastAsia="nb-NO"/>
              <w14:ligatures w14:val="standardContextual"/>
            </w:rPr>
          </w:pPr>
          <w:hyperlink w:anchor="_Toc161295535" w:history="1">
            <w:r w:rsidRPr="00C25C30">
              <w:rPr>
                <w:rStyle w:val="Hyperkobling"/>
                <w:noProof/>
                <w14:scene3d>
                  <w14:camera w14:prst="orthographicFront"/>
                  <w14:lightRig w14:rig="threePt" w14:dir="t">
                    <w14:rot w14:lat="0" w14:lon="0" w14:rev="0"/>
                  </w14:lightRig>
                </w14:scene3d>
              </w:rPr>
              <w:t>5</w:t>
            </w:r>
            <w:r>
              <w:rPr>
                <w:rFonts w:asciiTheme="minorHAnsi" w:eastAsiaTheme="minorEastAsia" w:hAnsiTheme="minorHAnsi" w:cstheme="minorBidi"/>
                <w:noProof/>
                <w:kern w:val="2"/>
                <w:sz w:val="22"/>
                <w:szCs w:val="22"/>
                <w:lang w:val="nb-NO" w:eastAsia="nb-NO"/>
                <w14:ligatures w14:val="standardContextual"/>
              </w:rPr>
              <w:tab/>
            </w:r>
            <w:r w:rsidRPr="00C25C30">
              <w:rPr>
                <w:rStyle w:val="Hyperkobling"/>
                <w:noProof/>
              </w:rPr>
              <w:t>Henvisninger</w:t>
            </w:r>
            <w:r>
              <w:rPr>
                <w:noProof/>
                <w:webHidden/>
              </w:rPr>
              <w:tab/>
            </w:r>
            <w:r>
              <w:rPr>
                <w:noProof/>
                <w:webHidden/>
              </w:rPr>
              <w:fldChar w:fldCharType="begin"/>
            </w:r>
            <w:r>
              <w:rPr>
                <w:noProof/>
                <w:webHidden/>
              </w:rPr>
              <w:instrText xml:space="preserve"> PAGEREF _Toc161295535 \h </w:instrText>
            </w:r>
            <w:r>
              <w:rPr>
                <w:noProof/>
                <w:webHidden/>
              </w:rPr>
            </w:r>
            <w:r>
              <w:rPr>
                <w:noProof/>
                <w:webHidden/>
              </w:rPr>
              <w:fldChar w:fldCharType="separate"/>
            </w:r>
            <w:r>
              <w:rPr>
                <w:noProof/>
                <w:webHidden/>
              </w:rPr>
              <w:t>19</w:t>
            </w:r>
            <w:r>
              <w:rPr>
                <w:noProof/>
                <w:webHidden/>
              </w:rPr>
              <w:fldChar w:fldCharType="end"/>
            </w:r>
          </w:hyperlink>
        </w:p>
        <w:p w14:paraId="49FAE2C5" w14:textId="74FA6E71" w:rsidR="001C5AFA" w:rsidRPr="00A73E7A" w:rsidRDefault="00FC4FC9" w:rsidP="001C5AFA">
          <w:r>
            <w:rPr>
              <w:sz w:val="24"/>
              <w:szCs w:val="24"/>
            </w:rPr>
            <w:fldChar w:fldCharType="end"/>
          </w:r>
        </w:p>
      </w:sdtContent>
    </w:sdt>
    <w:p w14:paraId="38DA77C2" w14:textId="77777777" w:rsidR="001C5AFA" w:rsidRPr="001C5AFA" w:rsidRDefault="001C5AFA" w:rsidP="001C5AFA">
      <w:pPr>
        <w:rPr>
          <w:lang w:val="nb-NO"/>
        </w:rPr>
      </w:pPr>
    </w:p>
    <w:p w14:paraId="4C907325" w14:textId="77777777" w:rsidR="00BF33A7" w:rsidRDefault="00BF33A7" w:rsidP="001C5AFA">
      <w:pPr>
        <w:rPr>
          <w:lang w:val="nb-NO"/>
        </w:rPr>
      </w:pPr>
    </w:p>
    <w:p w14:paraId="39078F7F" w14:textId="77777777" w:rsidR="00B173FD" w:rsidRPr="00B173FD" w:rsidRDefault="00B173FD" w:rsidP="00B173FD">
      <w:pPr>
        <w:rPr>
          <w:lang w:val="nb-NO"/>
        </w:rPr>
      </w:pPr>
    </w:p>
    <w:p w14:paraId="3BA703E7" w14:textId="77777777" w:rsidR="00B173FD" w:rsidRPr="00B173FD" w:rsidRDefault="00B173FD" w:rsidP="00B173FD">
      <w:pPr>
        <w:rPr>
          <w:lang w:val="nb-NO"/>
        </w:rPr>
      </w:pPr>
    </w:p>
    <w:p w14:paraId="6428DFA7" w14:textId="77777777" w:rsidR="00B173FD" w:rsidRPr="00B173FD" w:rsidRDefault="00B173FD" w:rsidP="00B173FD">
      <w:pPr>
        <w:rPr>
          <w:lang w:val="nb-NO"/>
        </w:rPr>
      </w:pPr>
    </w:p>
    <w:p w14:paraId="49ABBA96" w14:textId="77777777" w:rsidR="00B173FD" w:rsidRPr="00B173FD" w:rsidRDefault="00B173FD" w:rsidP="00B173FD">
      <w:pPr>
        <w:rPr>
          <w:lang w:val="nb-NO"/>
        </w:rPr>
      </w:pPr>
    </w:p>
    <w:p w14:paraId="1D03CBBE" w14:textId="77777777" w:rsidR="00B173FD" w:rsidRPr="00B173FD" w:rsidRDefault="00B173FD" w:rsidP="00B173FD">
      <w:pPr>
        <w:rPr>
          <w:lang w:val="nb-NO"/>
        </w:rPr>
      </w:pPr>
    </w:p>
    <w:p w14:paraId="1F98DD9F" w14:textId="77777777" w:rsidR="00B173FD" w:rsidRDefault="00B173FD" w:rsidP="00B173FD">
      <w:pPr>
        <w:rPr>
          <w:lang w:val="nb-NO"/>
        </w:rPr>
      </w:pPr>
    </w:p>
    <w:p w14:paraId="3770E978" w14:textId="5D00651C" w:rsidR="00B173FD" w:rsidRDefault="00B173FD" w:rsidP="00B173FD">
      <w:pPr>
        <w:tabs>
          <w:tab w:val="left" w:pos="5798"/>
        </w:tabs>
        <w:rPr>
          <w:lang w:val="nb-NO"/>
        </w:rPr>
      </w:pPr>
      <w:r>
        <w:rPr>
          <w:lang w:val="nb-NO"/>
        </w:rPr>
        <w:tab/>
      </w:r>
    </w:p>
    <w:p w14:paraId="30311F4D" w14:textId="037FE853" w:rsidR="00B173FD" w:rsidRPr="00B173FD" w:rsidRDefault="00B173FD" w:rsidP="00B173FD">
      <w:pPr>
        <w:tabs>
          <w:tab w:val="left" w:pos="5798"/>
        </w:tabs>
        <w:rPr>
          <w:lang w:val="nb-NO"/>
        </w:rPr>
        <w:sectPr w:rsidR="00B173FD" w:rsidRPr="00B173FD" w:rsidSect="00580784">
          <w:footerReference w:type="default" r:id="rId20"/>
          <w:footerReference w:type="first" r:id="rId21"/>
          <w:pgSz w:w="11907" w:h="16840" w:code="9"/>
          <w:pgMar w:top="567" w:right="992" w:bottom="709" w:left="1276" w:header="737" w:footer="624" w:gutter="0"/>
          <w:cols w:space="720"/>
          <w:titlePg/>
          <w:docGrid w:linePitch="272"/>
        </w:sectPr>
      </w:pPr>
      <w:r>
        <w:rPr>
          <w:lang w:val="nb-NO"/>
        </w:rPr>
        <w:tab/>
      </w:r>
    </w:p>
    <w:p w14:paraId="678A8DEF" w14:textId="77777777" w:rsidR="00EC5CF0" w:rsidRDefault="00A122F0" w:rsidP="001A6ADF">
      <w:pPr>
        <w:pStyle w:val="Overskrift1"/>
      </w:pPr>
      <w:bookmarkStart w:id="35" w:name="_Toc355681933"/>
      <w:bookmarkStart w:id="36" w:name="_Toc448826038"/>
      <w:bookmarkStart w:id="37" w:name="_Toc161295515"/>
      <w:r>
        <w:lastRenderedPageBreak/>
        <w:t>Grunnleggende</w:t>
      </w:r>
      <w:bookmarkEnd w:id="35"/>
      <w:bookmarkEnd w:id="36"/>
      <w:bookmarkEnd w:id="37"/>
    </w:p>
    <w:p w14:paraId="4973F62C" w14:textId="633B6D8C" w:rsidR="00533797" w:rsidRPr="009608B7" w:rsidRDefault="00533797" w:rsidP="009608B7">
      <w:pPr>
        <w:pStyle w:val="Rapporttekst"/>
      </w:pPr>
      <w:r w:rsidRPr="009608B7">
        <w:t>Dokumentasjonene skal leveres i henhold til TEK17 § 4-1</w:t>
      </w:r>
      <w:r w:rsidR="00107C0E">
        <w:t xml:space="preserve">, SAK </w:t>
      </w:r>
      <w:proofErr w:type="spellStart"/>
      <w:r w:rsidR="00107C0E">
        <w:t>kap</w:t>
      </w:r>
      <w:proofErr w:type="spellEnd"/>
      <w:r w:rsidR="00107C0E">
        <w:t xml:space="preserve"> 12, d</w:t>
      </w:r>
      <w:r w:rsidRPr="009608B7">
        <w:t>okumentasjon for driftsfasen § 2-3</w:t>
      </w:r>
      <w:r w:rsidR="00107C0E">
        <w:t xml:space="preserve"> og</w:t>
      </w:r>
      <w:r w:rsidRPr="009608B7">
        <w:t xml:space="preserve"> </w:t>
      </w:r>
      <w:r w:rsidR="00107C0E">
        <w:t>d</w:t>
      </w:r>
      <w:r w:rsidRPr="009608B7">
        <w:t xml:space="preserve">okumentasjon av løsninger (§2-3 gjelder primært prosjekterende). </w:t>
      </w:r>
    </w:p>
    <w:p w14:paraId="24ACFA59" w14:textId="579E1D79" w:rsidR="0074320B" w:rsidRPr="009608B7" w:rsidRDefault="00533797" w:rsidP="00FB0CBC">
      <w:pPr>
        <w:pStyle w:val="Rapporttekst"/>
      </w:pPr>
      <w:r w:rsidRPr="009608B7">
        <w:t xml:space="preserve">Ansvarlig prosjekterende og utførende skal levere nødvendig dokumentasjon som grunnlag for hvordan igangsetting, forvaltning, drift, vedlikehold og avhending av byggverk, tekniske installasjoner og anlegg skal utføres på tilfredsstillende måte. </w:t>
      </w:r>
    </w:p>
    <w:p w14:paraId="1B0CE002" w14:textId="77777777" w:rsidR="00533797" w:rsidRPr="009608B7" w:rsidRDefault="00533797" w:rsidP="009608B7">
      <w:pPr>
        <w:pStyle w:val="Rapporttekst"/>
      </w:pPr>
      <w:r w:rsidRPr="009608B7">
        <w:t>Dokumentasjonen bygges opp i henhold til følgende Norske standarder:</w:t>
      </w:r>
    </w:p>
    <w:p w14:paraId="57FA6A21" w14:textId="110A9AE5" w:rsidR="00886A61" w:rsidRPr="009608B7" w:rsidRDefault="00886A61" w:rsidP="00DA2775">
      <w:pPr>
        <w:pStyle w:val="Rapporttekst"/>
        <w:numPr>
          <w:ilvl w:val="0"/>
          <w:numId w:val="7"/>
        </w:numPr>
      </w:pPr>
      <w:r w:rsidRPr="009608B7">
        <w:t>NS 3451:</w:t>
      </w:r>
      <w:r w:rsidR="001D214D">
        <w:t>22</w:t>
      </w:r>
      <w:r w:rsidRPr="009608B7">
        <w:t xml:space="preserve"> Bygningsdelstabellen</w:t>
      </w:r>
    </w:p>
    <w:p w14:paraId="3CC65B6D" w14:textId="7286DFF1" w:rsidR="00886A61" w:rsidRPr="009608B7" w:rsidRDefault="001D214D" w:rsidP="00DA2775">
      <w:pPr>
        <w:pStyle w:val="Rapporttekst"/>
        <w:numPr>
          <w:ilvl w:val="0"/>
          <w:numId w:val="7"/>
        </w:numPr>
      </w:pPr>
      <w:r>
        <w:t>NS</w:t>
      </w:r>
      <w:r w:rsidR="00674E57">
        <w:t xml:space="preserve"> </w:t>
      </w:r>
      <w:r w:rsidR="006D5ECA" w:rsidRPr="00297DDD">
        <w:t>3456:</w:t>
      </w:r>
      <w:r>
        <w:t>22</w:t>
      </w:r>
      <w:r w:rsidR="006D5ECA" w:rsidRPr="00297DDD">
        <w:t xml:space="preserve"> </w:t>
      </w:r>
      <w:r w:rsidR="006D5ECA" w:rsidRPr="00372AAD">
        <w:t>Dokumentasjon for Forvaltning, Drift, Vedlikehold og Utvikling</w:t>
      </w:r>
    </w:p>
    <w:p w14:paraId="20AE4841" w14:textId="787D6870" w:rsidR="00886A61" w:rsidRDefault="00886A61" w:rsidP="00DA2775">
      <w:pPr>
        <w:pStyle w:val="Rapporttekst"/>
        <w:numPr>
          <w:ilvl w:val="0"/>
          <w:numId w:val="7"/>
        </w:numPr>
      </w:pPr>
      <w:r w:rsidRPr="009608B7">
        <w:t>NS 3454:2013 Livsykluskostnader for byggverk – prinsipper og struktur</w:t>
      </w:r>
    </w:p>
    <w:p w14:paraId="2301815E" w14:textId="55C8F49B" w:rsidR="00886013" w:rsidRPr="009608B7" w:rsidRDefault="00886013" w:rsidP="00DA2775">
      <w:pPr>
        <w:pStyle w:val="Rapporttekst"/>
        <w:numPr>
          <w:ilvl w:val="0"/>
          <w:numId w:val="7"/>
        </w:numPr>
      </w:pPr>
      <w:bookmarkStart w:id="38" w:name="_Hlk121128196"/>
      <w:r w:rsidRPr="009608B7">
        <w:t>NS 3457:</w:t>
      </w:r>
      <w:r w:rsidR="001D214D">
        <w:t xml:space="preserve"> del 7, 8 og 9 – klassifikasjon av system, komponenter og merking</w:t>
      </w:r>
    </w:p>
    <w:bookmarkEnd w:id="38"/>
    <w:p w14:paraId="5654727D" w14:textId="1D30E4E3" w:rsidR="00D7739A" w:rsidRDefault="00886A61" w:rsidP="00F87D67">
      <w:pPr>
        <w:pStyle w:val="Rapporttekst"/>
      </w:pPr>
      <w:r w:rsidRPr="009608B7">
        <w:t>•</w:t>
      </w:r>
      <w:r w:rsidRPr="009608B7">
        <w:tab/>
      </w:r>
      <w:r w:rsidR="005674AB">
        <w:t>(</w:t>
      </w:r>
      <w:r w:rsidR="0092791D" w:rsidRPr="005674AB">
        <w:t>NS 3457: del 2-komplekser, 3-bygningstyper, 4-romfunksjoner, 6-sonetyper</w:t>
      </w:r>
      <w:r w:rsidR="005674AB">
        <w:t>)</w:t>
      </w:r>
    </w:p>
    <w:p w14:paraId="00B8FE5B" w14:textId="77777777" w:rsidR="00533797" w:rsidRDefault="00533797" w:rsidP="009608B7">
      <w:pPr>
        <w:pStyle w:val="Rapporttekst"/>
      </w:pPr>
      <w:bookmarkStart w:id="39" w:name="_Hlk36394914"/>
      <w:r w:rsidRPr="009608B7">
        <w:t>I till</w:t>
      </w:r>
      <w:r w:rsidR="00886A61" w:rsidRPr="009608B7">
        <w:t>egg vil følgende vedlegg være gjeldende:</w:t>
      </w:r>
    </w:p>
    <w:p w14:paraId="54028D79" w14:textId="7BA41930" w:rsidR="002C2C6A" w:rsidRPr="009608B7" w:rsidRDefault="00CF49EC" w:rsidP="0038553E">
      <w:pPr>
        <w:pStyle w:val="Rapporttekst"/>
        <w:numPr>
          <w:ilvl w:val="0"/>
          <w:numId w:val="7"/>
        </w:numPr>
      </w:pPr>
      <w:r>
        <w:t>4</w:t>
      </w:r>
      <w:r w:rsidR="00D60A0C">
        <w:t>.1</w:t>
      </w:r>
      <w:r w:rsidR="002C2C6A" w:rsidRPr="002C2C6A">
        <w:t xml:space="preserve"> Sjekkliste </w:t>
      </w:r>
      <w:r w:rsidR="006D5ECA">
        <w:t>[</w:t>
      </w:r>
      <w:r w:rsidR="00B6780D">
        <w:t xml:space="preserve">versjon </w:t>
      </w:r>
      <w:r w:rsidR="0092791D">
        <w:t>23</w:t>
      </w:r>
      <w:r w:rsidR="00B6780D">
        <w:t>.01.2023</w:t>
      </w:r>
      <w:r w:rsidR="006D5ECA">
        <w:t>]</w:t>
      </w:r>
    </w:p>
    <w:p w14:paraId="1B6080E2" w14:textId="0B5534DE" w:rsidR="00DA2699" w:rsidRPr="0038553E" w:rsidRDefault="00CF49EC" w:rsidP="00684D0D">
      <w:pPr>
        <w:pStyle w:val="Rapporttekst"/>
        <w:numPr>
          <w:ilvl w:val="0"/>
          <w:numId w:val="7"/>
        </w:numPr>
      </w:pPr>
      <w:r>
        <w:t>4</w:t>
      </w:r>
      <w:r w:rsidR="00D60A0C">
        <w:t>.2</w:t>
      </w:r>
      <w:r w:rsidR="00D80377" w:rsidRPr="00D80377">
        <w:t xml:space="preserve"> Informative eksem</w:t>
      </w:r>
      <w:r w:rsidR="00E67873">
        <w:t>pler på FDVU-dokumentasjon</w:t>
      </w:r>
      <w:r w:rsidR="00D60A0C">
        <w:t xml:space="preserve"> (se tillegg A i NS3456)</w:t>
      </w:r>
      <w:r w:rsidR="00886A61" w:rsidRPr="00DA2699">
        <w:rPr>
          <w:color w:val="FF0000"/>
        </w:rPr>
        <w:tab/>
      </w:r>
    </w:p>
    <w:p w14:paraId="603D25BC" w14:textId="6591184C" w:rsidR="007819BC" w:rsidRPr="0074320B" w:rsidRDefault="00CF49EC" w:rsidP="0038553E">
      <w:pPr>
        <w:pStyle w:val="Rapporttekst"/>
        <w:numPr>
          <w:ilvl w:val="0"/>
          <w:numId w:val="7"/>
        </w:numPr>
      </w:pPr>
      <w:r>
        <w:t>4</w:t>
      </w:r>
      <w:r w:rsidR="00D60A0C">
        <w:t>.</w:t>
      </w:r>
      <w:r w:rsidR="00684D0D">
        <w:t>3</w:t>
      </w:r>
      <w:r w:rsidR="007819BC" w:rsidRPr="0074320B">
        <w:t xml:space="preserve"> Brukermanual for leveranse direkte i FDV-systemet </w:t>
      </w:r>
      <w:r w:rsidR="00446DAF">
        <w:t>Facilit</w:t>
      </w:r>
    </w:p>
    <w:p w14:paraId="63E047CF" w14:textId="36BA25BB" w:rsidR="0038553E" w:rsidRDefault="00CF49EC" w:rsidP="0038553E">
      <w:pPr>
        <w:pStyle w:val="Rapporttekst"/>
        <w:numPr>
          <w:ilvl w:val="0"/>
          <w:numId w:val="7"/>
        </w:numPr>
      </w:pPr>
      <w:r>
        <w:t>4</w:t>
      </w:r>
      <w:r w:rsidR="00D60A0C">
        <w:t>.</w:t>
      </w:r>
      <w:r w:rsidR="00684D0D">
        <w:t>4</w:t>
      </w:r>
      <w:r w:rsidR="00AC5063" w:rsidRPr="0074320B">
        <w:t xml:space="preserve"> </w:t>
      </w:r>
      <w:r w:rsidR="000B14C2" w:rsidRPr="000B14C2">
        <w:t>Kravspesifikasjon tegninger</w:t>
      </w:r>
      <w:r w:rsidR="00F14310">
        <w:t>/modeller</w:t>
      </w:r>
      <w:r w:rsidR="00F359EA">
        <w:t>,</w:t>
      </w:r>
      <w:r w:rsidR="001D214D">
        <w:t xml:space="preserve"> </w:t>
      </w:r>
      <w:r w:rsidR="00323867">
        <w:t xml:space="preserve">eksempel </w:t>
      </w:r>
      <w:r w:rsidR="00E10BA4" w:rsidRPr="00F359EA">
        <w:t>Bærum kommune</w:t>
      </w:r>
    </w:p>
    <w:p w14:paraId="5EE41EDA" w14:textId="2F6C94A4" w:rsidR="007D547D" w:rsidRDefault="00CF49EC" w:rsidP="001B00FD">
      <w:pPr>
        <w:pStyle w:val="Rapporttekst"/>
        <w:numPr>
          <w:ilvl w:val="0"/>
          <w:numId w:val="7"/>
        </w:numPr>
      </w:pPr>
      <w:r>
        <w:t>4.5</w:t>
      </w:r>
      <w:r w:rsidR="0038553E">
        <w:t xml:space="preserve"> </w:t>
      </w:r>
      <w:r w:rsidR="00477C39">
        <w:t>Beskrivelse på hvordan NS 3456 og NS 3457-7 skal brukes sammen</w:t>
      </w:r>
      <w:r w:rsidR="0038553E">
        <w:t>.</w:t>
      </w:r>
      <w:bookmarkEnd w:id="39"/>
    </w:p>
    <w:p w14:paraId="379CAF31" w14:textId="738F13AB" w:rsidR="00137E79" w:rsidRDefault="000D70B4" w:rsidP="00D65E8C">
      <w:pPr>
        <w:spacing w:after="240" w:line="300" w:lineRule="exact"/>
        <w:rPr>
          <w:lang w:val="nb-NO"/>
        </w:rPr>
      </w:pPr>
      <w:bookmarkStart w:id="40" w:name="_Hlk36494204"/>
      <w:r w:rsidRPr="00D65E8C">
        <w:rPr>
          <w:lang w:val="nb-NO"/>
        </w:rPr>
        <w:t xml:space="preserve">Entreprenør skal innen </w:t>
      </w:r>
      <w:r w:rsidR="00E10BA4" w:rsidRPr="00D65E8C">
        <w:rPr>
          <w:lang w:val="nb-NO"/>
        </w:rPr>
        <w:t>tre</w:t>
      </w:r>
      <w:r w:rsidRPr="00D65E8C">
        <w:rPr>
          <w:lang w:val="nb-NO"/>
        </w:rPr>
        <w:t xml:space="preserve"> måned</w:t>
      </w:r>
      <w:r w:rsidR="00E10BA4" w:rsidRPr="00D65E8C">
        <w:rPr>
          <w:lang w:val="nb-NO"/>
        </w:rPr>
        <w:t>er</w:t>
      </w:r>
      <w:r w:rsidRPr="00D65E8C">
        <w:rPr>
          <w:lang w:val="nb-NO"/>
        </w:rPr>
        <w:t xml:space="preserve"> etter kontraktsinngåelse tilpasse sjekklister til prosjektet</w:t>
      </w:r>
      <w:r w:rsidR="005674AB" w:rsidRPr="00D65E8C">
        <w:rPr>
          <w:lang w:val="nb-NO"/>
        </w:rPr>
        <w:t xml:space="preserve"> det vil si lage en «TFM-ID m</w:t>
      </w:r>
      <w:r w:rsidR="00E10BA4" w:rsidRPr="00D65E8C">
        <w:rPr>
          <w:lang w:val="nb-NO"/>
        </w:rPr>
        <w:t>anual</w:t>
      </w:r>
      <w:r w:rsidR="005674AB" w:rsidRPr="00D65E8C">
        <w:rPr>
          <w:lang w:val="nb-NO"/>
        </w:rPr>
        <w:t>»</w:t>
      </w:r>
      <w:r w:rsidR="00A86D66" w:rsidRPr="00D65E8C">
        <w:rPr>
          <w:lang w:val="nb-NO"/>
        </w:rPr>
        <w:t xml:space="preserve"> Alternativt så er første versjon sjekkliste utarbeidet av byggherre/prosjektgruppe i skissefase. </w:t>
      </w:r>
      <w:r w:rsidRPr="00D65E8C">
        <w:rPr>
          <w:lang w:val="nb-NO"/>
        </w:rPr>
        <w:t>Grunnlaget er</w:t>
      </w:r>
      <w:r w:rsidR="001D214D" w:rsidRPr="00D65E8C">
        <w:rPr>
          <w:lang w:val="nb-NO"/>
        </w:rPr>
        <w:t xml:space="preserve"> NS</w:t>
      </w:r>
      <w:r w:rsidRPr="00D65E8C">
        <w:rPr>
          <w:lang w:val="nb-NO"/>
        </w:rPr>
        <w:t xml:space="preserve"> 345</w:t>
      </w:r>
      <w:r w:rsidR="007D0F9A" w:rsidRPr="00D65E8C">
        <w:rPr>
          <w:lang w:val="nb-NO"/>
        </w:rPr>
        <w:t>6</w:t>
      </w:r>
      <w:r w:rsidR="001D214D" w:rsidRPr="00D65E8C">
        <w:rPr>
          <w:lang w:val="nb-NO"/>
        </w:rPr>
        <w:t>:22</w:t>
      </w:r>
      <w:r w:rsidRPr="00D65E8C">
        <w:rPr>
          <w:lang w:val="nb-NO"/>
        </w:rPr>
        <w:t xml:space="preserve"> sjekkliste.</w:t>
      </w:r>
      <w:r w:rsidR="0085378A" w:rsidRPr="00D65E8C">
        <w:rPr>
          <w:lang w:val="nb-NO"/>
        </w:rPr>
        <w:t xml:space="preserve"> </w:t>
      </w:r>
      <w:r w:rsidR="0085378A" w:rsidRPr="009B4A4A">
        <w:rPr>
          <w:lang w:val="nb-NO"/>
        </w:rPr>
        <w:t xml:space="preserve">Alle </w:t>
      </w:r>
      <w:r w:rsidR="001D214D" w:rsidRPr="009B4A4A">
        <w:rPr>
          <w:lang w:val="nb-NO"/>
        </w:rPr>
        <w:t xml:space="preserve">systemer, bygningsdeler og </w:t>
      </w:r>
      <w:r w:rsidR="0085378A" w:rsidRPr="009B4A4A">
        <w:rPr>
          <w:lang w:val="nb-NO"/>
        </w:rPr>
        <w:t>komponenter, som er brukt i prosjektet skal registreres</w:t>
      </w:r>
      <w:r w:rsidR="00137E79" w:rsidRPr="009B4A4A">
        <w:rPr>
          <w:lang w:val="nb-NO"/>
        </w:rPr>
        <w:t xml:space="preserve"> og beskrives i sjekklisten.</w:t>
      </w:r>
      <w:r w:rsidRPr="009B4A4A">
        <w:rPr>
          <w:lang w:val="nb-NO"/>
        </w:rPr>
        <w:t xml:space="preserve"> Tilpasset</w:t>
      </w:r>
      <w:r w:rsidRPr="00D65E8C">
        <w:rPr>
          <w:lang w:val="nb-NO"/>
        </w:rPr>
        <w:t xml:space="preserve"> sjekkliste kontrolleres så av </w:t>
      </w:r>
      <w:r w:rsidR="00FB0CBC" w:rsidRPr="00D65E8C">
        <w:rPr>
          <w:lang w:val="nb-NO"/>
        </w:rPr>
        <w:t>fylkes</w:t>
      </w:r>
      <w:r w:rsidRPr="00D65E8C">
        <w:rPr>
          <w:lang w:val="nb-NO"/>
        </w:rPr>
        <w:t xml:space="preserve"> FDV</w:t>
      </w:r>
      <w:r w:rsidR="00FB0CBC" w:rsidRPr="00D65E8C">
        <w:rPr>
          <w:lang w:val="nb-NO"/>
        </w:rPr>
        <w:t>U</w:t>
      </w:r>
      <w:r w:rsidRPr="00D65E8C">
        <w:rPr>
          <w:lang w:val="nb-NO"/>
        </w:rPr>
        <w:t>-</w:t>
      </w:r>
      <w:r w:rsidR="00FB0CBC" w:rsidRPr="00D65E8C">
        <w:rPr>
          <w:lang w:val="nb-NO"/>
        </w:rPr>
        <w:t>rådgiver</w:t>
      </w:r>
      <w:r w:rsidRPr="00D65E8C">
        <w:rPr>
          <w:lang w:val="nb-NO"/>
        </w:rPr>
        <w:t>, prosjektleder, prosjekteier, driftsansvarlig/forvalter. Sjekklisten er da omforent og vil være grunnlaget for nivået på FDV</w:t>
      </w:r>
      <w:r w:rsidR="00E10BA4" w:rsidRPr="00D65E8C">
        <w:rPr>
          <w:lang w:val="nb-NO"/>
        </w:rPr>
        <w:t>U</w:t>
      </w:r>
      <w:r w:rsidRPr="00D65E8C">
        <w:rPr>
          <w:lang w:val="nb-NO"/>
        </w:rPr>
        <w:t>- dokumentasjon.</w:t>
      </w:r>
      <w:bookmarkEnd w:id="40"/>
    </w:p>
    <w:p w14:paraId="52F27AE2" w14:textId="77777777" w:rsidR="001B00FD" w:rsidRPr="00D65E8C" w:rsidRDefault="001B00FD" w:rsidP="00D65E8C">
      <w:pPr>
        <w:spacing w:after="240" w:line="300" w:lineRule="exact"/>
        <w:rPr>
          <w:lang w:val="nb-NO"/>
        </w:rPr>
      </w:pPr>
    </w:p>
    <w:p w14:paraId="7080682F" w14:textId="77777777" w:rsidR="00A2703E" w:rsidRDefault="00A2703E" w:rsidP="005D2328">
      <w:pPr>
        <w:pStyle w:val="Overskrift2"/>
      </w:pPr>
      <w:bookmarkStart w:id="41" w:name="_Toc161295516"/>
      <w:r>
        <w:t>Gyldighetsområde</w:t>
      </w:r>
      <w:bookmarkEnd w:id="41"/>
    </w:p>
    <w:p w14:paraId="0929CEDC" w14:textId="77777777" w:rsidR="00A2703E" w:rsidRDefault="00A2703E" w:rsidP="00A2703E">
      <w:pPr>
        <w:pStyle w:val="Rapporttekst"/>
      </w:pPr>
      <w:r>
        <w:t xml:space="preserve">Kravspesifikasjonen gjelder for: </w:t>
      </w:r>
    </w:p>
    <w:p w14:paraId="23F18419" w14:textId="2A87F265" w:rsidR="00A2703E" w:rsidRDefault="00A2703E" w:rsidP="00A2703E">
      <w:pPr>
        <w:pStyle w:val="Rapporttekst"/>
        <w:ind w:left="1271" w:hanging="420"/>
      </w:pPr>
      <w:r>
        <w:t>•</w:t>
      </w:r>
      <w:r>
        <w:tab/>
      </w:r>
      <w:r w:rsidR="0092791D">
        <w:t>Nordland</w:t>
      </w:r>
      <w:r w:rsidR="00FD48C5">
        <w:t xml:space="preserve"> fylke</w:t>
      </w:r>
      <w:r>
        <w:t xml:space="preserve"> sine ansatte med ansvar for utbyggingsoppgaver, drift- og vedlikeholdsoppgaver.</w:t>
      </w:r>
    </w:p>
    <w:p w14:paraId="03657313" w14:textId="3BD49A2C" w:rsidR="00A2703E" w:rsidRDefault="00A2703E" w:rsidP="009603E0">
      <w:pPr>
        <w:pStyle w:val="Rapporttekst"/>
        <w:ind w:left="1271" w:hanging="420"/>
      </w:pPr>
      <w:r>
        <w:t>•</w:t>
      </w:r>
      <w:r>
        <w:tab/>
        <w:t xml:space="preserve">Leverandører (konsulent, leverandør og entreprenør) som </w:t>
      </w:r>
      <w:r w:rsidR="0092791D">
        <w:t>Nordland</w:t>
      </w:r>
      <w:r w:rsidR="001D214D">
        <w:t xml:space="preserve"> Fylke</w:t>
      </w:r>
      <w:r>
        <w:t xml:space="preserve"> har inngått kontrakt med i tilknytning til </w:t>
      </w:r>
      <w:r w:rsidR="00585B0B">
        <w:t xml:space="preserve">alle </w:t>
      </w:r>
      <w:r>
        <w:t xml:space="preserve">nye bygg/rehabiliteringer, anlegg, installasjoner og utstyr. For </w:t>
      </w:r>
      <w:r w:rsidR="0092791D">
        <w:t>Nordland</w:t>
      </w:r>
      <w:r w:rsidR="00FD48C5">
        <w:t xml:space="preserve"> fylke</w:t>
      </w:r>
      <w:r>
        <w:t xml:space="preserve"> sine leverandører er spesifikasjonen gjeldende i fra inngåelse av kontrakt (bestilling) til akseptert sluttdokumentasjon.</w:t>
      </w:r>
    </w:p>
    <w:p w14:paraId="65FC5806" w14:textId="2B6792E4" w:rsidR="00A2703E" w:rsidRDefault="00A2703E" w:rsidP="00A2703E">
      <w:pPr>
        <w:pStyle w:val="Rapporttekst"/>
      </w:pPr>
      <w:r>
        <w:t xml:space="preserve">Denne FDV- malen, med relevante vedlegg, skal inn som krav i alle kontrakter med konsulenter og entreprenører som gjennomfører utbyggingsprosjekt og rehabiliteringer for </w:t>
      </w:r>
      <w:r w:rsidR="0092791D">
        <w:t>Nordland</w:t>
      </w:r>
      <w:r w:rsidR="001D214D">
        <w:t xml:space="preserve"> Fylke</w:t>
      </w:r>
      <w:r>
        <w:t>.</w:t>
      </w:r>
    </w:p>
    <w:p w14:paraId="1CC9B9E5" w14:textId="77777777" w:rsidR="006807E4" w:rsidRDefault="006807E4">
      <w:pPr>
        <w:rPr>
          <w:lang w:val="nb-NO"/>
        </w:rPr>
      </w:pPr>
      <w:r w:rsidRPr="00000015">
        <w:rPr>
          <w:lang w:val="nb-NO"/>
        </w:rPr>
        <w:br w:type="page"/>
      </w:r>
    </w:p>
    <w:p w14:paraId="01ED4642" w14:textId="77777777" w:rsidR="005A3686" w:rsidRDefault="005A3686" w:rsidP="00A2703E">
      <w:pPr>
        <w:pStyle w:val="Rapporttekst"/>
      </w:pPr>
    </w:p>
    <w:p w14:paraId="06AD1112" w14:textId="77777777" w:rsidR="009603E0" w:rsidRDefault="009603E0" w:rsidP="005D2328">
      <w:pPr>
        <w:pStyle w:val="Overskrift2"/>
      </w:pPr>
      <w:bookmarkStart w:id="42" w:name="_Toc161295517"/>
      <w:r>
        <w:t>Terminologi</w:t>
      </w:r>
      <w:r w:rsidR="00CF0ED0">
        <w:t xml:space="preserve"> og definisjoner</w:t>
      </w:r>
      <w:bookmarkEnd w:id="42"/>
    </w:p>
    <w:p w14:paraId="387490C5" w14:textId="47D00956" w:rsidR="00CF0ED0" w:rsidRPr="00B21089" w:rsidRDefault="00CF0ED0" w:rsidP="009603E0">
      <w:pPr>
        <w:pStyle w:val="Rapporttekst"/>
        <w:rPr>
          <w:sz w:val="18"/>
          <w:szCs w:val="18"/>
        </w:rPr>
      </w:pPr>
      <w:r w:rsidRPr="00B21089">
        <w:rPr>
          <w:sz w:val="18"/>
          <w:szCs w:val="18"/>
        </w:rPr>
        <w:t>FDV</w:t>
      </w:r>
      <w:r w:rsidR="001D214D">
        <w:rPr>
          <w:sz w:val="18"/>
          <w:szCs w:val="18"/>
        </w:rPr>
        <w:t>U</w:t>
      </w:r>
      <w:r w:rsidRPr="00B21089">
        <w:rPr>
          <w:sz w:val="18"/>
          <w:szCs w:val="18"/>
        </w:rPr>
        <w:t xml:space="preserve"> – Forvaltning, drift</w:t>
      </w:r>
      <w:r w:rsidR="001D214D">
        <w:rPr>
          <w:sz w:val="18"/>
          <w:szCs w:val="18"/>
        </w:rPr>
        <w:t xml:space="preserve">, </w:t>
      </w:r>
      <w:r w:rsidRPr="00B21089">
        <w:rPr>
          <w:sz w:val="18"/>
          <w:szCs w:val="18"/>
        </w:rPr>
        <w:t>vedlikehold</w:t>
      </w:r>
      <w:r w:rsidR="001D214D">
        <w:rPr>
          <w:sz w:val="18"/>
          <w:szCs w:val="18"/>
        </w:rPr>
        <w:t>, Utvikling</w:t>
      </w:r>
    </w:p>
    <w:p w14:paraId="6AE2ACFF" w14:textId="77777777" w:rsidR="00CF0ED0" w:rsidRPr="00B21089" w:rsidRDefault="00CF0ED0" w:rsidP="009603E0">
      <w:pPr>
        <w:pStyle w:val="Rapporttekst"/>
        <w:rPr>
          <w:sz w:val="18"/>
          <w:szCs w:val="18"/>
        </w:rPr>
      </w:pPr>
      <w:r w:rsidRPr="00B21089">
        <w:rPr>
          <w:sz w:val="18"/>
          <w:szCs w:val="18"/>
        </w:rPr>
        <w:t>TFM – Tverrfaglig merkesystem</w:t>
      </w:r>
    </w:p>
    <w:p w14:paraId="1513A295" w14:textId="1CF8254D" w:rsidR="00CF0ED0" w:rsidRPr="00B21089" w:rsidRDefault="00CF0ED0" w:rsidP="009603E0">
      <w:pPr>
        <w:pStyle w:val="Rapporttekst"/>
        <w:rPr>
          <w:sz w:val="18"/>
          <w:szCs w:val="18"/>
        </w:rPr>
      </w:pPr>
      <w:r w:rsidRPr="00B21089">
        <w:rPr>
          <w:sz w:val="18"/>
          <w:szCs w:val="18"/>
        </w:rPr>
        <w:t>LCC – Livssykluskostnader</w:t>
      </w:r>
      <w:r w:rsidR="00E454A0" w:rsidRPr="00B21089">
        <w:rPr>
          <w:sz w:val="18"/>
          <w:szCs w:val="18"/>
        </w:rPr>
        <w:t xml:space="preserve"> «Life </w:t>
      </w:r>
      <w:proofErr w:type="spellStart"/>
      <w:r w:rsidR="00E454A0" w:rsidRPr="00B21089">
        <w:rPr>
          <w:sz w:val="18"/>
          <w:szCs w:val="18"/>
        </w:rPr>
        <w:t>Cycle</w:t>
      </w:r>
      <w:proofErr w:type="spellEnd"/>
      <w:r w:rsidR="00E454A0" w:rsidRPr="00B21089">
        <w:rPr>
          <w:sz w:val="18"/>
          <w:szCs w:val="18"/>
        </w:rPr>
        <w:t xml:space="preserve"> </w:t>
      </w:r>
      <w:proofErr w:type="spellStart"/>
      <w:r w:rsidR="00E454A0" w:rsidRPr="00B21089">
        <w:rPr>
          <w:sz w:val="18"/>
          <w:szCs w:val="18"/>
        </w:rPr>
        <w:t>Cost</w:t>
      </w:r>
      <w:proofErr w:type="spellEnd"/>
      <w:r w:rsidR="00E454A0" w:rsidRPr="00B21089">
        <w:rPr>
          <w:sz w:val="18"/>
          <w:szCs w:val="18"/>
        </w:rPr>
        <w:t>»</w:t>
      </w:r>
    </w:p>
    <w:p w14:paraId="1513B027" w14:textId="739BD8CC" w:rsidR="004618E5" w:rsidRPr="00B21089" w:rsidRDefault="004618E5" w:rsidP="00CF0ED0">
      <w:pPr>
        <w:pStyle w:val="Rapporttekst"/>
        <w:rPr>
          <w:sz w:val="18"/>
          <w:szCs w:val="18"/>
        </w:rPr>
      </w:pPr>
      <w:r w:rsidRPr="00B21089">
        <w:rPr>
          <w:sz w:val="18"/>
          <w:szCs w:val="18"/>
        </w:rPr>
        <w:t xml:space="preserve">IFC - </w:t>
      </w:r>
      <w:r w:rsidR="00E454A0" w:rsidRPr="00B21089">
        <w:rPr>
          <w:sz w:val="18"/>
          <w:szCs w:val="18"/>
        </w:rPr>
        <w:t>Filf</w:t>
      </w:r>
      <w:r w:rsidRPr="00B21089">
        <w:rPr>
          <w:sz w:val="18"/>
          <w:szCs w:val="18"/>
        </w:rPr>
        <w:t>ormat for utveksling av bygningsinformasjonsmodellering</w:t>
      </w:r>
      <w:r w:rsidR="00E454A0" w:rsidRPr="00B21089">
        <w:rPr>
          <w:sz w:val="18"/>
          <w:szCs w:val="18"/>
        </w:rPr>
        <w:t xml:space="preserve"> «Industry Foundation </w:t>
      </w:r>
      <w:proofErr w:type="spellStart"/>
      <w:r w:rsidR="00E454A0" w:rsidRPr="00B21089">
        <w:rPr>
          <w:sz w:val="18"/>
          <w:szCs w:val="18"/>
        </w:rPr>
        <w:t>Classes</w:t>
      </w:r>
      <w:proofErr w:type="spellEnd"/>
      <w:r w:rsidR="00E454A0" w:rsidRPr="00B21089">
        <w:rPr>
          <w:sz w:val="18"/>
          <w:szCs w:val="18"/>
        </w:rPr>
        <w:t>»</w:t>
      </w:r>
    </w:p>
    <w:p w14:paraId="2F598995" w14:textId="0DC7C27E" w:rsidR="004618E5" w:rsidRPr="00B21089" w:rsidRDefault="004618E5" w:rsidP="0019347E">
      <w:pPr>
        <w:pStyle w:val="Rapporttekst"/>
        <w:rPr>
          <w:sz w:val="18"/>
          <w:szCs w:val="18"/>
        </w:rPr>
      </w:pPr>
      <w:r w:rsidRPr="00B21089">
        <w:rPr>
          <w:sz w:val="18"/>
          <w:szCs w:val="18"/>
        </w:rPr>
        <w:t>SOSI - Samordnet Opplegg for Stedfestet Informasjon</w:t>
      </w:r>
    </w:p>
    <w:p w14:paraId="437D12FF" w14:textId="54B74FB2" w:rsidR="00E454A0" w:rsidRPr="00B21089" w:rsidRDefault="00E454A0" w:rsidP="0019347E">
      <w:pPr>
        <w:pStyle w:val="Rapporttekst"/>
        <w:rPr>
          <w:sz w:val="18"/>
          <w:szCs w:val="18"/>
        </w:rPr>
      </w:pPr>
      <w:r w:rsidRPr="00B21089">
        <w:rPr>
          <w:sz w:val="18"/>
          <w:szCs w:val="18"/>
        </w:rPr>
        <w:t>DWG – Lukket format fra Autodesk og er native-formatet til programmet AutoCAD</w:t>
      </w:r>
    </w:p>
    <w:p w14:paraId="70CF2493" w14:textId="6F330C93" w:rsidR="00E454A0" w:rsidRPr="00B21089" w:rsidRDefault="00E454A0" w:rsidP="0019347E">
      <w:pPr>
        <w:pStyle w:val="Rapporttekst"/>
        <w:rPr>
          <w:sz w:val="18"/>
          <w:szCs w:val="18"/>
        </w:rPr>
      </w:pPr>
      <w:r w:rsidRPr="00B21089">
        <w:rPr>
          <w:sz w:val="18"/>
          <w:szCs w:val="18"/>
        </w:rPr>
        <w:t xml:space="preserve">PDF – Digitalt dokumentformat «Portable </w:t>
      </w:r>
      <w:proofErr w:type="spellStart"/>
      <w:r w:rsidRPr="00B21089">
        <w:rPr>
          <w:sz w:val="18"/>
          <w:szCs w:val="18"/>
        </w:rPr>
        <w:t>Document</w:t>
      </w:r>
      <w:proofErr w:type="spellEnd"/>
      <w:r w:rsidRPr="00B21089">
        <w:rPr>
          <w:sz w:val="18"/>
          <w:szCs w:val="18"/>
        </w:rPr>
        <w:t xml:space="preserve"> Format»</w:t>
      </w:r>
    </w:p>
    <w:p w14:paraId="2BA36217" w14:textId="36318121" w:rsidR="00780091" w:rsidRDefault="00E454A0" w:rsidP="008F50AA">
      <w:pPr>
        <w:pStyle w:val="Rapporttekst"/>
        <w:rPr>
          <w:sz w:val="18"/>
          <w:szCs w:val="18"/>
          <w:lang w:val="en-US"/>
        </w:rPr>
      </w:pPr>
      <w:r w:rsidRPr="00B21089">
        <w:rPr>
          <w:sz w:val="18"/>
          <w:szCs w:val="18"/>
          <w:lang w:val="en-US"/>
        </w:rPr>
        <w:t xml:space="preserve">OCR - </w:t>
      </w:r>
      <w:proofErr w:type="spellStart"/>
      <w:r w:rsidRPr="00B21089">
        <w:rPr>
          <w:sz w:val="18"/>
          <w:szCs w:val="18"/>
          <w:lang w:val="en-US"/>
        </w:rPr>
        <w:t>Optisk</w:t>
      </w:r>
      <w:proofErr w:type="spellEnd"/>
      <w:r w:rsidRPr="00B21089">
        <w:rPr>
          <w:sz w:val="18"/>
          <w:szCs w:val="18"/>
          <w:lang w:val="en-US"/>
        </w:rPr>
        <w:t xml:space="preserve"> </w:t>
      </w:r>
      <w:proofErr w:type="spellStart"/>
      <w:r w:rsidRPr="00B21089">
        <w:rPr>
          <w:sz w:val="18"/>
          <w:szCs w:val="18"/>
          <w:lang w:val="en-US"/>
        </w:rPr>
        <w:t>tegngjenkjenning</w:t>
      </w:r>
      <w:proofErr w:type="spellEnd"/>
      <w:r w:rsidRPr="00B21089">
        <w:rPr>
          <w:sz w:val="18"/>
          <w:szCs w:val="18"/>
          <w:lang w:val="en-US"/>
        </w:rPr>
        <w:t xml:space="preserve"> «Optical Character Recognition»</w:t>
      </w:r>
    </w:p>
    <w:p w14:paraId="668F4D6B" w14:textId="77777777" w:rsidR="00EE478E" w:rsidRPr="00EE478E" w:rsidRDefault="00EE478E" w:rsidP="00EE478E">
      <w:pPr>
        <w:pStyle w:val="Rapporttekst"/>
        <w:rPr>
          <w:sz w:val="18"/>
          <w:szCs w:val="18"/>
        </w:rPr>
      </w:pPr>
      <w:r w:rsidRPr="00EE478E">
        <w:rPr>
          <w:sz w:val="18"/>
          <w:szCs w:val="18"/>
        </w:rPr>
        <w:t xml:space="preserve">PBL </w:t>
      </w:r>
      <w:r w:rsidRPr="00EE478E">
        <w:rPr>
          <w:sz w:val="18"/>
          <w:szCs w:val="18"/>
        </w:rPr>
        <w:tab/>
        <w:t>= Plan- og bygningsloven</w:t>
      </w:r>
    </w:p>
    <w:p w14:paraId="2299E228" w14:textId="77777777" w:rsidR="00EE478E" w:rsidRPr="00EE478E" w:rsidRDefault="00EE478E" w:rsidP="00EE478E">
      <w:pPr>
        <w:pStyle w:val="Rapporttekst"/>
        <w:rPr>
          <w:sz w:val="18"/>
          <w:szCs w:val="18"/>
        </w:rPr>
      </w:pPr>
      <w:r w:rsidRPr="00EE478E">
        <w:rPr>
          <w:sz w:val="18"/>
          <w:szCs w:val="18"/>
        </w:rPr>
        <w:t xml:space="preserve">SAK </w:t>
      </w:r>
      <w:r w:rsidRPr="00EE478E">
        <w:rPr>
          <w:sz w:val="18"/>
          <w:szCs w:val="18"/>
        </w:rPr>
        <w:tab/>
        <w:t>= Byggesaksforskriften</w:t>
      </w:r>
    </w:p>
    <w:p w14:paraId="0485DBAC" w14:textId="77777777" w:rsidR="00EE478E" w:rsidRPr="00EE478E" w:rsidRDefault="00EE478E" w:rsidP="00EE478E">
      <w:pPr>
        <w:pStyle w:val="Rapporttekst"/>
        <w:rPr>
          <w:sz w:val="18"/>
          <w:szCs w:val="18"/>
        </w:rPr>
      </w:pPr>
      <w:r w:rsidRPr="00EE478E">
        <w:rPr>
          <w:sz w:val="18"/>
          <w:szCs w:val="18"/>
        </w:rPr>
        <w:t xml:space="preserve">FEL </w:t>
      </w:r>
      <w:r w:rsidRPr="00EE478E">
        <w:rPr>
          <w:sz w:val="18"/>
          <w:szCs w:val="18"/>
        </w:rPr>
        <w:tab/>
        <w:t>= Forskrift om elektrisk lavspenningsanlegg</w:t>
      </w:r>
    </w:p>
    <w:p w14:paraId="1E48FF5F" w14:textId="0E92EF35" w:rsidR="00EE478E" w:rsidRPr="00EE478E" w:rsidRDefault="00EE478E" w:rsidP="00EE478E">
      <w:pPr>
        <w:pStyle w:val="Rapporttekst"/>
        <w:rPr>
          <w:sz w:val="18"/>
          <w:szCs w:val="18"/>
        </w:rPr>
      </w:pPr>
      <w:r w:rsidRPr="00EE478E">
        <w:rPr>
          <w:sz w:val="18"/>
          <w:szCs w:val="18"/>
        </w:rPr>
        <w:t>DOK = Dokumentforskriften</w:t>
      </w:r>
    </w:p>
    <w:p w14:paraId="7179A797" w14:textId="77777777" w:rsidR="00EE478E" w:rsidRPr="00EE478E" w:rsidRDefault="00EE478E" w:rsidP="00EE478E">
      <w:pPr>
        <w:pStyle w:val="Rapporttekst"/>
        <w:rPr>
          <w:sz w:val="18"/>
          <w:szCs w:val="18"/>
        </w:rPr>
      </w:pPr>
      <w:r w:rsidRPr="00EE478E">
        <w:rPr>
          <w:sz w:val="18"/>
          <w:szCs w:val="18"/>
        </w:rPr>
        <w:t>DAK</w:t>
      </w:r>
      <w:r w:rsidRPr="00EE478E">
        <w:rPr>
          <w:sz w:val="18"/>
          <w:szCs w:val="18"/>
        </w:rPr>
        <w:tab/>
        <w:t>= Dataassistert konstruksjon – Byggetegninger</w:t>
      </w:r>
    </w:p>
    <w:p w14:paraId="631F4204" w14:textId="2F239001" w:rsidR="00EE478E" w:rsidRPr="00EE478E" w:rsidRDefault="00EE478E" w:rsidP="00EE478E">
      <w:pPr>
        <w:pStyle w:val="Rapporttekst"/>
        <w:rPr>
          <w:sz w:val="18"/>
          <w:szCs w:val="18"/>
        </w:rPr>
      </w:pPr>
      <w:r w:rsidRPr="00EE478E">
        <w:rPr>
          <w:sz w:val="18"/>
          <w:szCs w:val="18"/>
        </w:rPr>
        <w:t xml:space="preserve">BIM = </w:t>
      </w:r>
      <w:proofErr w:type="spellStart"/>
      <w:r w:rsidRPr="00EE478E">
        <w:rPr>
          <w:sz w:val="18"/>
          <w:szCs w:val="18"/>
        </w:rPr>
        <w:t>Building</w:t>
      </w:r>
      <w:proofErr w:type="spellEnd"/>
      <w:r w:rsidRPr="00EE478E">
        <w:rPr>
          <w:sz w:val="18"/>
          <w:szCs w:val="18"/>
        </w:rPr>
        <w:t xml:space="preserve"> Information </w:t>
      </w:r>
      <w:proofErr w:type="spellStart"/>
      <w:r w:rsidRPr="00EE478E">
        <w:rPr>
          <w:sz w:val="18"/>
          <w:szCs w:val="18"/>
        </w:rPr>
        <w:t>Modellin</w:t>
      </w:r>
      <w:r>
        <w:rPr>
          <w:sz w:val="18"/>
          <w:szCs w:val="18"/>
        </w:rPr>
        <w:t>g</w:t>
      </w:r>
      <w:proofErr w:type="spellEnd"/>
    </w:p>
    <w:p w14:paraId="41347E87" w14:textId="77777777" w:rsidR="00EE478E" w:rsidRPr="00EE478E" w:rsidRDefault="00EE478E" w:rsidP="00EE478E">
      <w:pPr>
        <w:pStyle w:val="Rapporttekst"/>
        <w:rPr>
          <w:sz w:val="18"/>
          <w:szCs w:val="18"/>
        </w:rPr>
      </w:pPr>
      <w:r w:rsidRPr="00EE478E">
        <w:rPr>
          <w:sz w:val="18"/>
          <w:szCs w:val="18"/>
        </w:rPr>
        <w:t xml:space="preserve">PL = Prosjektleder </w:t>
      </w:r>
    </w:p>
    <w:p w14:paraId="51E6DE9D" w14:textId="6F0586C1" w:rsidR="00EE478E" w:rsidRPr="00EE478E" w:rsidRDefault="00EE478E" w:rsidP="00EE478E">
      <w:pPr>
        <w:pStyle w:val="Rapporttekst"/>
        <w:rPr>
          <w:sz w:val="18"/>
          <w:szCs w:val="18"/>
        </w:rPr>
      </w:pPr>
      <w:r w:rsidRPr="00EE478E">
        <w:rPr>
          <w:sz w:val="18"/>
          <w:szCs w:val="18"/>
        </w:rPr>
        <w:t xml:space="preserve">FDV-nummer = eiendommens unike nummer hos </w:t>
      </w:r>
      <w:r w:rsidR="0092791D">
        <w:rPr>
          <w:sz w:val="18"/>
          <w:szCs w:val="18"/>
        </w:rPr>
        <w:t>Nordland</w:t>
      </w:r>
      <w:r w:rsidRPr="00EE478E">
        <w:rPr>
          <w:sz w:val="18"/>
          <w:szCs w:val="18"/>
        </w:rPr>
        <w:t xml:space="preserve">. Etterfølges i kode av bygg-, system- og komponent-identiteter. </w:t>
      </w:r>
    </w:p>
    <w:p w14:paraId="20F704B4" w14:textId="2EBB2263" w:rsidR="00EE478E" w:rsidRPr="00EE478E" w:rsidRDefault="00EE478E" w:rsidP="00EE478E">
      <w:pPr>
        <w:pStyle w:val="Rapporttekst"/>
        <w:rPr>
          <w:sz w:val="18"/>
          <w:szCs w:val="18"/>
        </w:rPr>
      </w:pPr>
      <w:bookmarkStart w:id="43" w:name="_Hlk107840898"/>
      <w:r w:rsidRPr="00EE478E">
        <w:rPr>
          <w:sz w:val="18"/>
          <w:szCs w:val="18"/>
        </w:rPr>
        <w:t xml:space="preserve">FDVU-ansvarlig </w:t>
      </w:r>
      <w:bookmarkEnd w:id="43"/>
      <w:r w:rsidRPr="00EE478E">
        <w:rPr>
          <w:sz w:val="18"/>
          <w:szCs w:val="18"/>
        </w:rPr>
        <w:t xml:space="preserve">= entreprenør/leverandør sin rolle </w:t>
      </w:r>
    </w:p>
    <w:p w14:paraId="3F7C34CC" w14:textId="5828C284" w:rsidR="00EE478E" w:rsidRPr="00EE478E" w:rsidRDefault="00EE478E" w:rsidP="00EE478E">
      <w:pPr>
        <w:pStyle w:val="Rapporttekst"/>
        <w:rPr>
          <w:sz w:val="18"/>
          <w:szCs w:val="18"/>
        </w:rPr>
      </w:pPr>
      <w:proofErr w:type="spellStart"/>
      <w:r w:rsidRPr="00EE478E">
        <w:rPr>
          <w:sz w:val="18"/>
          <w:szCs w:val="18"/>
        </w:rPr>
        <w:t>BH’s</w:t>
      </w:r>
      <w:proofErr w:type="spellEnd"/>
      <w:r w:rsidRPr="00EE478E">
        <w:rPr>
          <w:sz w:val="18"/>
          <w:szCs w:val="18"/>
        </w:rPr>
        <w:t xml:space="preserve"> FDVU-koordinator = egne ressurser eller innleid</w:t>
      </w:r>
    </w:p>
    <w:p w14:paraId="1B0253EC" w14:textId="73810304" w:rsidR="00EE478E" w:rsidRPr="00EE478E" w:rsidRDefault="00EE478E" w:rsidP="00EE478E">
      <w:pPr>
        <w:pStyle w:val="Rapporttekst"/>
        <w:rPr>
          <w:sz w:val="18"/>
          <w:szCs w:val="18"/>
        </w:rPr>
      </w:pPr>
      <w:r w:rsidRPr="00EE478E">
        <w:rPr>
          <w:sz w:val="18"/>
          <w:szCs w:val="18"/>
        </w:rPr>
        <w:t xml:space="preserve">Driftsdokumentasjon/informasjon = dokumentasjon knyttet til drift/forvaltning av byggverk/Eiendom </w:t>
      </w:r>
    </w:p>
    <w:p w14:paraId="435A4818" w14:textId="375DB560" w:rsidR="00EE478E" w:rsidRPr="00EE478E" w:rsidRDefault="00EE478E" w:rsidP="00EE478E">
      <w:pPr>
        <w:pStyle w:val="Rapporttekst"/>
        <w:rPr>
          <w:sz w:val="18"/>
          <w:szCs w:val="18"/>
        </w:rPr>
      </w:pPr>
      <w:r w:rsidRPr="00EE478E">
        <w:rPr>
          <w:sz w:val="18"/>
          <w:szCs w:val="18"/>
        </w:rPr>
        <w:t xml:space="preserve">FDVU-dokumentasjon/informasjon = dokumentasjon knyttet til etablering og endring av byggverk, systemer og komponenter. </w:t>
      </w:r>
    </w:p>
    <w:p w14:paraId="798CA5DE" w14:textId="282C6627" w:rsidR="00EE478E" w:rsidRDefault="00EE478E" w:rsidP="00EE478E">
      <w:pPr>
        <w:pStyle w:val="Rapporttekst"/>
        <w:rPr>
          <w:sz w:val="18"/>
          <w:szCs w:val="18"/>
        </w:rPr>
      </w:pPr>
      <w:r w:rsidRPr="00EE478E">
        <w:rPr>
          <w:sz w:val="18"/>
          <w:szCs w:val="18"/>
        </w:rPr>
        <w:t xml:space="preserve">Informasjonstype = se NS3456:2022 – Informasjon som skal leveres som del av samlet FDVU-leveranse </w:t>
      </w:r>
    </w:p>
    <w:p w14:paraId="4A57B8D0" w14:textId="77777777" w:rsidR="00D65E8C" w:rsidRPr="00EE478E" w:rsidRDefault="00D65E8C" w:rsidP="00EE478E">
      <w:pPr>
        <w:pStyle w:val="Rapporttekst"/>
        <w:rPr>
          <w:sz w:val="18"/>
          <w:szCs w:val="18"/>
        </w:rPr>
      </w:pPr>
    </w:p>
    <w:p w14:paraId="23C43E18" w14:textId="7D3D672F" w:rsidR="00EE478E" w:rsidRPr="00EE478E" w:rsidRDefault="00EE478E" w:rsidP="00EE478E">
      <w:pPr>
        <w:pStyle w:val="Rapporttekst"/>
        <w:rPr>
          <w:sz w:val="18"/>
          <w:szCs w:val="18"/>
        </w:rPr>
      </w:pPr>
      <w:r w:rsidRPr="005674AB">
        <w:rPr>
          <w:b/>
          <w:bCs/>
          <w:sz w:val="18"/>
          <w:szCs w:val="18"/>
        </w:rPr>
        <w:t>TFM-</w:t>
      </w:r>
      <w:r w:rsidR="00E1792E">
        <w:rPr>
          <w:b/>
          <w:bCs/>
          <w:sz w:val="18"/>
          <w:szCs w:val="18"/>
        </w:rPr>
        <w:t xml:space="preserve">ID </w:t>
      </w:r>
      <w:r w:rsidRPr="005674AB">
        <w:rPr>
          <w:b/>
          <w:bCs/>
          <w:sz w:val="18"/>
          <w:szCs w:val="18"/>
        </w:rPr>
        <w:t>ma</w:t>
      </w:r>
      <w:r w:rsidR="00E10BA4">
        <w:rPr>
          <w:b/>
          <w:bCs/>
          <w:sz w:val="18"/>
          <w:szCs w:val="18"/>
        </w:rPr>
        <w:t>nual</w:t>
      </w:r>
      <w:r w:rsidRPr="00EE478E">
        <w:rPr>
          <w:sz w:val="18"/>
          <w:szCs w:val="18"/>
        </w:rPr>
        <w:t xml:space="preserve"> = en samlet oversikt over de koder (system</w:t>
      </w:r>
      <w:r>
        <w:rPr>
          <w:sz w:val="18"/>
          <w:szCs w:val="18"/>
        </w:rPr>
        <w:t>, bygningsdeler</w:t>
      </w:r>
      <w:r w:rsidRPr="00EE478E">
        <w:rPr>
          <w:sz w:val="18"/>
          <w:szCs w:val="18"/>
        </w:rPr>
        <w:t>- og komponentforekomst) som benyttes i prosjektet.</w:t>
      </w:r>
      <w:r>
        <w:rPr>
          <w:sz w:val="18"/>
          <w:szCs w:val="18"/>
        </w:rPr>
        <w:t xml:space="preserve"> Presenteres i sjekklisten</w:t>
      </w:r>
      <w:r w:rsidRPr="00EE478E">
        <w:rPr>
          <w:sz w:val="18"/>
          <w:szCs w:val="18"/>
        </w:rPr>
        <w:t xml:space="preserve"> </w:t>
      </w:r>
    </w:p>
    <w:p w14:paraId="68A8B016" w14:textId="5E847570" w:rsidR="00EE478E" w:rsidRDefault="00EE478E" w:rsidP="008F50AA">
      <w:pPr>
        <w:pStyle w:val="Rapporttekst"/>
        <w:rPr>
          <w:sz w:val="18"/>
          <w:szCs w:val="18"/>
        </w:rPr>
      </w:pPr>
    </w:p>
    <w:p w14:paraId="1A9A3955" w14:textId="29963E15" w:rsidR="00EE478E" w:rsidRDefault="00EE478E" w:rsidP="008F50AA">
      <w:pPr>
        <w:pStyle w:val="Rapporttekst"/>
        <w:rPr>
          <w:sz w:val="18"/>
          <w:szCs w:val="18"/>
        </w:rPr>
      </w:pPr>
    </w:p>
    <w:p w14:paraId="03D87B0F" w14:textId="22F5903E" w:rsidR="00EE478E" w:rsidRDefault="00EE478E" w:rsidP="008F50AA">
      <w:pPr>
        <w:pStyle w:val="Rapporttekst"/>
        <w:rPr>
          <w:sz w:val="18"/>
          <w:szCs w:val="18"/>
        </w:rPr>
      </w:pPr>
    </w:p>
    <w:p w14:paraId="41AB714A" w14:textId="69260AC2" w:rsidR="00EE478E" w:rsidRDefault="00EE478E" w:rsidP="008F50AA">
      <w:pPr>
        <w:pStyle w:val="Rapporttekst"/>
        <w:rPr>
          <w:sz w:val="18"/>
          <w:szCs w:val="18"/>
        </w:rPr>
      </w:pPr>
    </w:p>
    <w:p w14:paraId="73779D60" w14:textId="3B3C5F7C" w:rsidR="00EE478E" w:rsidRDefault="00EE478E" w:rsidP="008F50AA">
      <w:pPr>
        <w:pStyle w:val="Rapporttekst"/>
        <w:rPr>
          <w:sz w:val="18"/>
          <w:szCs w:val="18"/>
        </w:rPr>
      </w:pPr>
    </w:p>
    <w:p w14:paraId="1627F33D" w14:textId="77777777" w:rsidR="00583AAD" w:rsidRDefault="00583AAD" w:rsidP="008F50AA">
      <w:pPr>
        <w:pStyle w:val="Rapporttekst"/>
        <w:rPr>
          <w:sz w:val="18"/>
          <w:szCs w:val="18"/>
        </w:rPr>
      </w:pPr>
    </w:p>
    <w:p w14:paraId="1B7D3B92" w14:textId="77777777" w:rsidR="00EE478E" w:rsidRPr="00EE478E" w:rsidRDefault="00EE478E" w:rsidP="008F50AA">
      <w:pPr>
        <w:pStyle w:val="Rapporttekst"/>
        <w:rPr>
          <w:sz w:val="18"/>
          <w:szCs w:val="18"/>
        </w:rPr>
      </w:pPr>
    </w:p>
    <w:p w14:paraId="019E91CC" w14:textId="3F9877F0" w:rsidR="00FD48C5" w:rsidRDefault="00EE478E" w:rsidP="00EA288B">
      <w:pPr>
        <w:pStyle w:val="Overskrift2"/>
      </w:pPr>
      <w:bookmarkStart w:id="44" w:name="_Toc161295518"/>
      <w:r>
        <w:t xml:space="preserve">Bruk av </w:t>
      </w:r>
      <w:r w:rsidR="001E6C17">
        <w:t>denne kravspesifikasjonen med vedlegg</w:t>
      </w:r>
      <w:bookmarkEnd w:id="44"/>
    </w:p>
    <w:p w14:paraId="2DC0A08D" w14:textId="547D7326" w:rsidR="00267351" w:rsidRDefault="00EB5C0B" w:rsidP="00EA288B">
      <w:pPr>
        <w:pStyle w:val="Rapporttekst"/>
        <w:ind w:left="0"/>
      </w:pPr>
      <w:r w:rsidRPr="00091622">
        <w:t>Hensikten med kravspesifikasjonen er å sørge for at etablering av</w:t>
      </w:r>
      <w:r w:rsidR="00EA288B">
        <w:t xml:space="preserve"> god FDVU dokumentasjon som </w:t>
      </w:r>
      <w:r w:rsidRPr="00091622">
        <w:t>grunnlag for forvaltning, drift, vedlikehold og utvikling</w:t>
      </w:r>
    </w:p>
    <w:p w14:paraId="4537900E" w14:textId="0EEFB61C" w:rsidR="00EB5C0B" w:rsidRDefault="00EB5C0B" w:rsidP="00EA288B">
      <w:pPr>
        <w:pStyle w:val="Rapporttekst"/>
        <w:ind w:left="0"/>
      </w:pPr>
      <w:r w:rsidRPr="00AA5F7E">
        <w:t xml:space="preserve">Alle parter involvert i planlegging, prosjektering, produktleveranse og </w:t>
      </w:r>
      <w:r>
        <w:t>utførelse</w:t>
      </w:r>
      <w:r w:rsidRPr="00AA5F7E">
        <w:t xml:space="preserve"> </w:t>
      </w:r>
      <w:r>
        <w:t>av</w:t>
      </w:r>
      <w:r w:rsidRPr="00AA5F7E">
        <w:t xml:space="preserve"> </w:t>
      </w:r>
      <w:r w:rsidRPr="002F41F8">
        <w:t>byggearbeider skal levere FDVU-dokumentasjon. (Ref</w:t>
      </w:r>
      <w:r>
        <w:t>.</w:t>
      </w:r>
      <w:r w:rsidRPr="002F41F8">
        <w:t xml:space="preserve"> bla SAK, FEL</w:t>
      </w:r>
      <w:r>
        <w:t>,</w:t>
      </w:r>
      <w:r w:rsidRPr="002F41F8">
        <w:t xml:space="preserve"> DOK</w:t>
      </w:r>
      <w:r>
        <w:t xml:space="preserve"> og Byggherreforskriften</w:t>
      </w:r>
      <w:r w:rsidR="00EA288B">
        <w:t xml:space="preserve"> TEK17</w:t>
      </w:r>
      <w:r w:rsidRPr="002F41F8">
        <w:t>)</w:t>
      </w:r>
    </w:p>
    <w:p w14:paraId="6878BAC3" w14:textId="751A42B2" w:rsidR="00FD48C5" w:rsidRPr="00914559" w:rsidRDefault="00EB5C0B" w:rsidP="00EA288B">
      <w:pPr>
        <w:rPr>
          <w:lang w:val="nb-NO"/>
        </w:rPr>
      </w:pPr>
      <w:r w:rsidRPr="00EA288B">
        <w:rPr>
          <w:lang w:val="nb-NO"/>
        </w:rPr>
        <w:t>Avhe</w:t>
      </w:r>
      <w:r w:rsidRPr="00EA288B">
        <w:rPr>
          <w:spacing w:val="2"/>
          <w:lang w:val="nb-NO"/>
        </w:rPr>
        <w:t>n</w:t>
      </w:r>
      <w:r w:rsidRPr="00EA288B">
        <w:rPr>
          <w:lang w:val="nb-NO"/>
        </w:rPr>
        <w:t>gig</w:t>
      </w:r>
      <w:r w:rsidRPr="00EA288B">
        <w:rPr>
          <w:spacing w:val="-11"/>
          <w:lang w:val="nb-NO"/>
        </w:rPr>
        <w:t xml:space="preserve"> </w:t>
      </w:r>
      <w:r w:rsidRPr="00EA288B">
        <w:rPr>
          <w:spacing w:val="2"/>
          <w:lang w:val="nb-NO"/>
        </w:rPr>
        <w:t>a</w:t>
      </w:r>
      <w:r w:rsidRPr="00EA288B">
        <w:rPr>
          <w:lang w:val="nb-NO"/>
        </w:rPr>
        <w:t>v</w:t>
      </w:r>
      <w:r w:rsidRPr="00EA288B">
        <w:rPr>
          <w:spacing w:val="-12"/>
          <w:lang w:val="nb-NO"/>
        </w:rPr>
        <w:t xml:space="preserve"> </w:t>
      </w:r>
      <w:r w:rsidRPr="00EA288B">
        <w:rPr>
          <w:spacing w:val="2"/>
          <w:lang w:val="nb-NO"/>
        </w:rPr>
        <w:t>e</w:t>
      </w:r>
      <w:r w:rsidRPr="00EA288B">
        <w:rPr>
          <w:lang w:val="nb-NO"/>
        </w:rPr>
        <w:t>ntrepr</w:t>
      </w:r>
      <w:r w:rsidRPr="00EA288B">
        <w:rPr>
          <w:spacing w:val="-2"/>
          <w:lang w:val="nb-NO"/>
        </w:rPr>
        <w:t>i</w:t>
      </w:r>
      <w:r w:rsidRPr="00EA288B">
        <w:rPr>
          <w:lang w:val="nb-NO"/>
        </w:rPr>
        <w:t>se</w:t>
      </w:r>
      <w:r w:rsidRPr="00EA288B">
        <w:rPr>
          <w:spacing w:val="2"/>
          <w:lang w:val="nb-NO"/>
        </w:rPr>
        <w:t>f</w:t>
      </w:r>
      <w:r w:rsidRPr="00EA288B">
        <w:rPr>
          <w:lang w:val="nb-NO"/>
        </w:rPr>
        <w:t>orm</w:t>
      </w:r>
      <w:r w:rsidRPr="00EA288B">
        <w:rPr>
          <w:spacing w:val="-9"/>
          <w:lang w:val="nb-NO"/>
        </w:rPr>
        <w:t xml:space="preserve"> </w:t>
      </w:r>
      <w:r w:rsidRPr="00EA288B">
        <w:rPr>
          <w:lang w:val="nb-NO"/>
        </w:rPr>
        <w:t>og</w:t>
      </w:r>
      <w:r w:rsidRPr="00EA288B">
        <w:rPr>
          <w:spacing w:val="-10"/>
          <w:lang w:val="nb-NO"/>
        </w:rPr>
        <w:t xml:space="preserve"> </w:t>
      </w:r>
      <w:r w:rsidRPr="00EA288B">
        <w:rPr>
          <w:spacing w:val="3"/>
          <w:lang w:val="nb-NO"/>
        </w:rPr>
        <w:t>k</w:t>
      </w:r>
      <w:r w:rsidRPr="00EA288B">
        <w:rPr>
          <w:lang w:val="nb-NO"/>
        </w:rPr>
        <w:t>ontrahe</w:t>
      </w:r>
      <w:r w:rsidRPr="00EA288B">
        <w:rPr>
          <w:spacing w:val="3"/>
          <w:lang w:val="nb-NO"/>
        </w:rPr>
        <w:t>r</w:t>
      </w:r>
      <w:r w:rsidRPr="00EA288B">
        <w:rPr>
          <w:lang w:val="nb-NO"/>
        </w:rPr>
        <w:t>ings</w:t>
      </w:r>
      <w:r w:rsidRPr="00EA288B">
        <w:rPr>
          <w:spacing w:val="2"/>
          <w:lang w:val="nb-NO"/>
        </w:rPr>
        <w:t>f</w:t>
      </w:r>
      <w:r w:rsidRPr="00EA288B">
        <w:rPr>
          <w:lang w:val="nb-NO"/>
        </w:rPr>
        <w:t>orm</w:t>
      </w:r>
      <w:r w:rsidRPr="00EA288B">
        <w:rPr>
          <w:spacing w:val="-9"/>
          <w:lang w:val="nb-NO"/>
        </w:rPr>
        <w:t xml:space="preserve"> </w:t>
      </w:r>
      <w:r w:rsidRPr="00EA288B">
        <w:rPr>
          <w:spacing w:val="3"/>
          <w:lang w:val="nb-NO"/>
        </w:rPr>
        <w:t>k</w:t>
      </w:r>
      <w:r w:rsidRPr="00EA288B">
        <w:rPr>
          <w:lang w:val="nb-NO"/>
        </w:rPr>
        <w:t>an</w:t>
      </w:r>
      <w:r w:rsidRPr="00EA288B">
        <w:rPr>
          <w:spacing w:val="-14"/>
          <w:lang w:val="nb-NO"/>
        </w:rPr>
        <w:t xml:space="preserve"> </w:t>
      </w:r>
      <w:r w:rsidRPr="00EA288B">
        <w:rPr>
          <w:lang w:val="nb-NO"/>
        </w:rPr>
        <w:t>do</w:t>
      </w:r>
      <w:r w:rsidRPr="00EA288B">
        <w:rPr>
          <w:spacing w:val="3"/>
          <w:lang w:val="nb-NO"/>
        </w:rPr>
        <w:t>k</w:t>
      </w:r>
      <w:r w:rsidRPr="00EA288B">
        <w:rPr>
          <w:spacing w:val="-3"/>
          <w:lang w:val="nb-NO"/>
        </w:rPr>
        <w:t>u</w:t>
      </w:r>
      <w:r w:rsidRPr="00EA288B">
        <w:rPr>
          <w:spacing w:val="4"/>
          <w:lang w:val="nb-NO"/>
        </w:rPr>
        <w:t>m</w:t>
      </w:r>
      <w:r w:rsidRPr="00EA288B">
        <w:rPr>
          <w:lang w:val="nb-NO"/>
        </w:rPr>
        <w:t>entasjon</w:t>
      </w:r>
      <w:r w:rsidRPr="00EA288B">
        <w:rPr>
          <w:spacing w:val="-10"/>
          <w:lang w:val="nb-NO"/>
        </w:rPr>
        <w:t xml:space="preserve"> </w:t>
      </w:r>
      <w:r w:rsidRPr="00EA288B">
        <w:rPr>
          <w:lang w:val="nb-NO"/>
        </w:rPr>
        <w:t>utar</w:t>
      </w:r>
      <w:r w:rsidRPr="00EA288B">
        <w:rPr>
          <w:spacing w:val="2"/>
          <w:lang w:val="nb-NO"/>
        </w:rPr>
        <w:t>b</w:t>
      </w:r>
      <w:r w:rsidRPr="00EA288B">
        <w:rPr>
          <w:lang w:val="nb-NO"/>
        </w:rPr>
        <w:t>eides</w:t>
      </w:r>
      <w:r w:rsidRPr="00EA288B">
        <w:rPr>
          <w:w w:val="99"/>
          <w:lang w:val="nb-NO"/>
        </w:rPr>
        <w:t xml:space="preserve"> </w:t>
      </w:r>
      <w:r w:rsidRPr="00EA288B">
        <w:rPr>
          <w:lang w:val="nb-NO"/>
        </w:rPr>
        <w:t>av</w:t>
      </w:r>
      <w:r w:rsidRPr="00EA288B">
        <w:rPr>
          <w:spacing w:val="-6"/>
          <w:lang w:val="nb-NO"/>
        </w:rPr>
        <w:t xml:space="preserve"> </w:t>
      </w:r>
      <w:r w:rsidRPr="00EA288B">
        <w:rPr>
          <w:lang w:val="nb-NO"/>
        </w:rPr>
        <w:t>ett</w:t>
      </w:r>
      <w:r w:rsidRPr="00EA288B">
        <w:rPr>
          <w:spacing w:val="-6"/>
          <w:lang w:val="nb-NO"/>
        </w:rPr>
        <w:t xml:space="preserve"> </w:t>
      </w:r>
      <w:r w:rsidRPr="00EA288B">
        <w:rPr>
          <w:spacing w:val="2"/>
          <w:lang w:val="nb-NO"/>
        </w:rPr>
        <w:t>e</w:t>
      </w:r>
      <w:r w:rsidRPr="00EA288B">
        <w:rPr>
          <w:lang w:val="nb-NO"/>
        </w:rPr>
        <w:t>ller</w:t>
      </w:r>
      <w:r w:rsidRPr="00EA288B">
        <w:rPr>
          <w:spacing w:val="-6"/>
          <w:lang w:val="nb-NO"/>
        </w:rPr>
        <w:t xml:space="preserve"> </w:t>
      </w:r>
      <w:r w:rsidRPr="00EA288B">
        <w:rPr>
          <w:spacing w:val="2"/>
          <w:lang w:val="nb-NO"/>
        </w:rPr>
        <w:t>f</w:t>
      </w:r>
      <w:r w:rsidRPr="00EA288B">
        <w:rPr>
          <w:lang w:val="nb-NO"/>
        </w:rPr>
        <w:t>lere</w:t>
      </w:r>
      <w:r w:rsidRPr="00EA288B">
        <w:rPr>
          <w:spacing w:val="-6"/>
          <w:lang w:val="nb-NO"/>
        </w:rPr>
        <w:t xml:space="preserve"> </w:t>
      </w:r>
      <w:r w:rsidRPr="00EA288B">
        <w:rPr>
          <w:spacing w:val="2"/>
          <w:lang w:val="nb-NO"/>
        </w:rPr>
        <w:t>f</w:t>
      </w:r>
      <w:r w:rsidRPr="00EA288B">
        <w:rPr>
          <w:lang w:val="nb-NO"/>
        </w:rPr>
        <w:t>oreta</w:t>
      </w:r>
      <w:r w:rsidRPr="00EA288B">
        <w:rPr>
          <w:spacing w:val="3"/>
          <w:lang w:val="nb-NO"/>
        </w:rPr>
        <w:t>k</w:t>
      </w:r>
      <w:r w:rsidRPr="00EA288B">
        <w:rPr>
          <w:lang w:val="nb-NO"/>
        </w:rPr>
        <w:t>, m</w:t>
      </w:r>
      <w:r w:rsidRPr="00EA288B">
        <w:rPr>
          <w:spacing w:val="2"/>
          <w:lang w:val="nb-NO"/>
        </w:rPr>
        <w:t>e</w:t>
      </w:r>
      <w:r w:rsidRPr="00EA288B">
        <w:rPr>
          <w:lang w:val="nb-NO"/>
        </w:rPr>
        <w:t>n</w:t>
      </w:r>
      <w:r w:rsidRPr="00EA288B">
        <w:rPr>
          <w:spacing w:val="-6"/>
          <w:lang w:val="nb-NO"/>
        </w:rPr>
        <w:t xml:space="preserve"> </w:t>
      </w:r>
      <w:r w:rsidRPr="00EA288B">
        <w:rPr>
          <w:spacing w:val="4"/>
          <w:lang w:val="nb-NO"/>
        </w:rPr>
        <w:t>m</w:t>
      </w:r>
      <w:r w:rsidRPr="00EA288B">
        <w:rPr>
          <w:lang w:val="nb-NO"/>
        </w:rPr>
        <w:t>å</w:t>
      </w:r>
      <w:r w:rsidRPr="00EA288B">
        <w:rPr>
          <w:spacing w:val="-6"/>
          <w:lang w:val="nb-NO"/>
        </w:rPr>
        <w:t xml:space="preserve"> </w:t>
      </w:r>
      <w:r w:rsidRPr="00EA288B">
        <w:rPr>
          <w:lang w:val="nb-NO"/>
        </w:rPr>
        <w:t>s</w:t>
      </w:r>
      <w:r w:rsidRPr="00EA288B">
        <w:rPr>
          <w:spacing w:val="-3"/>
          <w:lang w:val="nb-NO"/>
        </w:rPr>
        <w:t>a</w:t>
      </w:r>
      <w:r w:rsidRPr="00EA288B">
        <w:rPr>
          <w:spacing w:val="2"/>
          <w:lang w:val="nb-NO"/>
        </w:rPr>
        <w:t>m</w:t>
      </w:r>
      <w:r w:rsidRPr="00EA288B">
        <w:rPr>
          <w:spacing w:val="4"/>
          <w:lang w:val="nb-NO"/>
        </w:rPr>
        <w:t>m</w:t>
      </w:r>
      <w:r w:rsidRPr="00EA288B">
        <w:rPr>
          <w:lang w:val="nb-NO"/>
        </w:rPr>
        <w:t>e</w:t>
      </w:r>
      <w:r w:rsidRPr="00EA288B">
        <w:rPr>
          <w:spacing w:val="-3"/>
          <w:lang w:val="nb-NO"/>
        </w:rPr>
        <w:t>n</w:t>
      </w:r>
      <w:r w:rsidRPr="00EA288B">
        <w:rPr>
          <w:spacing w:val="2"/>
          <w:lang w:val="nb-NO"/>
        </w:rPr>
        <w:t>f</w:t>
      </w:r>
      <w:r w:rsidRPr="00EA288B">
        <w:rPr>
          <w:lang w:val="nb-NO"/>
        </w:rPr>
        <w:t>attes</w:t>
      </w:r>
      <w:r w:rsidRPr="00EA288B">
        <w:rPr>
          <w:spacing w:val="-6"/>
          <w:lang w:val="nb-NO"/>
        </w:rPr>
        <w:t xml:space="preserve"> </w:t>
      </w:r>
      <w:r w:rsidRPr="00EA288B">
        <w:rPr>
          <w:lang w:val="nb-NO"/>
        </w:rPr>
        <w:t>i</w:t>
      </w:r>
      <w:r w:rsidRPr="00EA288B">
        <w:rPr>
          <w:spacing w:val="-7"/>
          <w:lang w:val="nb-NO"/>
        </w:rPr>
        <w:t xml:space="preserve"> </w:t>
      </w:r>
      <w:r w:rsidRPr="00EA288B">
        <w:rPr>
          <w:lang w:val="nb-NO"/>
        </w:rPr>
        <w:t>e</w:t>
      </w:r>
      <w:r w:rsidRPr="00EA288B">
        <w:rPr>
          <w:spacing w:val="2"/>
          <w:lang w:val="nb-NO"/>
        </w:rPr>
        <w:t>n</w:t>
      </w:r>
      <w:r w:rsidRPr="00EA288B">
        <w:rPr>
          <w:lang w:val="nb-NO"/>
        </w:rPr>
        <w:t>d</w:t>
      </w:r>
      <w:r w:rsidRPr="00EA288B">
        <w:rPr>
          <w:spacing w:val="2"/>
          <w:lang w:val="nb-NO"/>
        </w:rPr>
        <w:t>e</w:t>
      </w:r>
      <w:r w:rsidRPr="00EA288B">
        <w:rPr>
          <w:spacing w:val="-2"/>
          <w:lang w:val="nb-NO"/>
        </w:rPr>
        <w:t>l</w:t>
      </w:r>
      <w:r w:rsidRPr="00EA288B">
        <w:rPr>
          <w:lang w:val="nb-NO"/>
        </w:rPr>
        <w:t>ig</w:t>
      </w:r>
      <w:r w:rsidRPr="00EA288B">
        <w:rPr>
          <w:spacing w:val="-6"/>
          <w:lang w:val="nb-NO"/>
        </w:rPr>
        <w:t xml:space="preserve"> </w:t>
      </w:r>
      <w:r w:rsidRPr="00EA288B">
        <w:rPr>
          <w:lang w:val="nb-NO"/>
        </w:rPr>
        <w:t>l</w:t>
      </w:r>
      <w:r w:rsidRPr="00EA288B">
        <w:rPr>
          <w:spacing w:val="2"/>
          <w:lang w:val="nb-NO"/>
        </w:rPr>
        <w:t>e</w:t>
      </w:r>
      <w:r w:rsidRPr="00EA288B">
        <w:rPr>
          <w:spacing w:val="-2"/>
          <w:lang w:val="nb-NO"/>
        </w:rPr>
        <w:t>v</w:t>
      </w:r>
      <w:r w:rsidRPr="00EA288B">
        <w:rPr>
          <w:lang w:val="nb-NO"/>
        </w:rPr>
        <w:t>er</w:t>
      </w:r>
      <w:r w:rsidRPr="00EA288B">
        <w:rPr>
          <w:spacing w:val="2"/>
          <w:lang w:val="nb-NO"/>
        </w:rPr>
        <w:t>a</w:t>
      </w:r>
      <w:r w:rsidRPr="00EA288B">
        <w:rPr>
          <w:lang w:val="nb-NO"/>
        </w:rPr>
        <w:t>nse</w:t>
      </w:r>
      <w:r w:rsidR="00A30625">
        <w:rPr>
          <w:lang w:val="nb-NO"/>
        </w:rPr>
        <w:t xml:space="preserve"> i Facilit.</w:t>
      </w:r>
    </w:p>
    <w:p w14:paraId="2EC7A6CC" w14:textId="77777777" w:rsidR="00EA288B" w:rsidRPr="00914559" w:rsidRDefault="00EA288B" w:rsidP="00EA288B">
      <w:pPr>
        <w:rPr>
          <w:lang w:val="nb-NO"/>
        </w:rPr>
      </w:pPr>
    </w:p>
    <w:p w14:paraId="5F4017A4" w14:textId="09A2C0F4" w:rsidR="00EE478E" w:rsidRPr="00EA288B" w:rsidRDefault="00FD48C5" w:rsidP="00FD48C5">
      <w:pPr>
        <w:pStyle w:val="Rapporttekst"/>
        <w:ind w:left="0"/>
        <w:rPr>
          <w:b/>
          <w:bCs/>
        </w:rPr>
      </w:pPr>
      <w:r w:rsidRPr="00EA288B">
        <w:rPr>
          <w:b/>
          <w:bCs/>
        </w:rPr>
        <w:t xml:space="preserve">Vedlegg </w:t>
      </w:r>
      <w:r w:rsidR="00CF49EC">
        <w:rPr>
          <w:b/>
          <w:bCs/>
        </w:rPr>
        <w:t>4</w:t>
      </w:r>
      <w:r w:rsidR="00B6780D" w:rsidRPr="00EA288B">
        <w:rPr>
          <w:b/>
          <w:bCs/>
        </w:rPr>
        <w:t>.1</w:t>
      </w:r>
      <w:r w:rsidRPr="00EA288B">
        <w:rPr>
          <w:b/>
          <w:bCs/>
        </w:rPr>
        <w:t xml:space="preserve"> </w:t>
      </w:r>
      <w:r w:rsidR="00EB5C0B" w:rsidRPr="00EA288B">
        <w:rPr>
          <w:b/>
          <w:bCs/>
        </w:rPr>
        <w:t>–</w:t>
      </w:r>
      <w:r w:rsidRPr="00EA288B">
        <w:rPr>
          <w:b/>
          <w:bCs/>
        </w:rPr>
        <w:t xml:space="preserve"> sjekkliste</w:t>
      </w:r>
    </w:p>
    <w:p w14:paraId="6A161E8F" w14:textId="59E72666" w:rsidR="00583AAD" w:rsidRPr="00FD48C5" w:rsidRDefault="00583AAD" w:rsidP="00EA288B">
      <w:pPr>
        <w:pStyle w:val="Rapporttekst"/>
        <w:ind w:left="0"/>
      </w:pPr>
      <w:r w:rsidRPr="006807E4">
        <w:t>Byggherren setter krav til at de ulike fagene skal levere FDV</w:t>
      </w:r>
      <w:r>
        <w:t>U</w:t>
      </w:r>
      <w:r w:rsidRPr="006807E4">
        <w:t xml:space="preserve">-dokumentasjonen basert på </w:t>
      </w:r>
      <w:r>
        <w:t xml:space="preserve">NS </w:t>
      </w:r>
      <w:r w:rsidRPr="006807E4">
        <w:t>3456:2</w:t>
      </w:r>
      <w:r>
        <w:t>2</w:t>
      </w:r>
      <w:r w:rsidRPr="006807E4">
        <w:t xml:space="preserve">. </w:t>
      </w:r>
      <w:r>
        <w:t>På alle prosjekter skal det utarbeides en unik sjekkliste</w:t>
      </w:r>
      <w:r w:rsidR="00A30625">
        <w:t xml:space="preserve"> (TFM-ID ma</w:t>
      </w:r>
      <w:r w:rsidR="00E10BA4">
        <w:t>nual</w:t>
      </w:r>
      <w:r w:rsidR="00A30625">
        <w:t>)</w:t>
      </w:r>
      <w:r>
        <w:t xml:space="preserve"> som beskriver hvilke krav som er satt og hvordan de kan tilfredsstilles. Denne skal følges av alle parter og vil være grunnlaget for å bestemme om dokumentasjonsarbeidet er tilfredsstillende</w:t>
      </w:r>
      <w:r w:rsidR="00EA288B">
        <w:t>.</w:t>
      </w:r>
    </w:p>
    <w:p w14:paraId="14735D47" w14:textId="1A1DED7C" w:rsidR="00FD48C5" w:rsidRPr="00EA288B" w:rsidRDefault="00FD48C5" w:rsidP="00FD48C5">
      <w:pPr>
        <w:pStyle w:val="Rapporttekst"/>
        <w:ind w:left="0"/>
        <w:rPr>
          <w:b/>
          <w:bCs/>
        </w:rPr>
      </w:pPr>
      <w:r w:rsidRPr="00EA288B">
        <w:rPr>
          <w:b/>
          <w:bCs/>
        </w:rPr>
        <w:t xml:space="preserve">Vedlegg </w:t>
      </w:r>
      <w:r w:rsidR="00CF49EC">
        <w:rPr>
          <w:b/>
          <w:bCs/>
        </w:rPr>
        <w:t>4</w:t>
      </w:r>
      <w:r w:rsidR="00B6780D" w:rsidRPr="00EA288B">
        <w:rPr>
          <w:b/>
          <w:bCs/>
        </w:rPr>
        <w:t>.2</w:t>
      </w:r>
      <w:r w:rsidRPr="00EA288B">
        <w:rPr>
          <w:b/>
          <w:bCs/>
        </w:rPr>
        <w:t xml:space="preserve"> – </w:t>
      </w:r>
      <w:r w:rsidR="00B6780D" w:rsidRPr="00EA288B">
        <w:rPr>
          <w:b/>
          <w:bCs/>
        </w:rPr>
        <w:t>Informative eksempler på FDVU-dokumentasjon (se tillegg A i NS3456)</w:t>
      </w:r>
    </w:p>
    <w:p w14:paraId="57E58DA5" w14:textId="0E6219F8" w:rsidR="00EA288B" w:rsidRPr="00FD48C5" w:rsidRDefault="00FD48C5" w:rsidP="00EA288B">
      <w:pPr>
        <w:pStyle w:val="Rapporttekst"/>
        <w:ind w:left="0"/>
      </w:pPr>
      <w:r w:rsidRPr="00FD48C5">
        <w:t>Eksempler på hva de forskjellige informasjonstypene betyr for det enkelte system/bygningsdel/komponent</w:t>
      </w:r>
    </w:p>
    <w:p w14:paraId="49877A60" w14:textId="46F92927" w:rsidR="00583AAD" w:rsidRPr="00EA288B" w:rsidRDefault="00FD48C5" w:rsidP="00FD48C5">
      <w:pPr>
        <w:pStyle w:val="Rapporttekst"/>
        <w:ind w:left="0"/>
        <w:rPr>
          <w:b/>
          <w:bCs/>
        </w:rPr>
      </w:pPr>
      <w:r w:rsidRPr="00EA288B">
        <w:rPr>
          <w:b/>
          <w:bCs/>
        </w:rPr>
        <w:t xml:space="preserve">Vedlegg </w:t>
      </w:r>
      <w:r w:rsidR="00CF49EC">
        <w:rPr>
          <w:b/>
          <w:bCs/>
        </w:rPr>
        <w:t>4</w:t>
      </w:r>
      <w:r w:rsidR="00583AAD" w:rsidRPr="00EA288B">
        <w:rPr>
          <w:b/>
          <w:bCs/>
        </w:rPr>
        <w:t>.3</w:t>
      </w:r>
      <w:r w:rsidRPr="00EA288B">
        <w:rPr>
          <w:b/>
          <w:bCs/>
        </w:rPr>
        <w:t xml:space="preserve"> - Brukermanual for leveranse direkte i FDV-systemet Facilit</w:t>
      </w:r>
    </w:p>
    <w:p w14:paraId="4AD6A1E7" w14:textId="5D4D1AF1" w:rsidR="00EA288B" w:rsidRDefault="00267351" w:rsidP="00EA288B">
      <w:pPr>
        <w:pStyle w:val="Rapporttekst"/>
        <w:ind w:left="0"/>
      </w:pPr>
      <w:r>
        <w:t>Informasjon fra Facilit</w:t>
      </w:r>
    </w:p>
    <w:p w14:paraId="43800A02" w14:textId="56C17E1A" w:rsidR="00583AAD" w:rsidRPr="00EA288B" w:rsidRDefault="00FD48C5" w:rsidP="00FD48C5">
      <w:pPr>
        <w:pStyle w:val="Rapporttekst"/>
        <w:ind w:left="0"/>
        <w:rPr>
          <w:b/>
          <w:bCs/>
        </w:rPr>
      </w:pPr>
      <w:r w:rsidRPr="00EA288B">
        <w:rPr>
          <w:b/>
          <w:bCs/>
        </w:rPr>
        <w:t xml:space="preserve">Vedlegg </w:t>
      </w:r>
      <w:r w:rsidR="00CF49EC">
        <w:rPr>
          <w:b/>
          <w:bCs/>
        </w:rPr>
        <w:t>4</w:t>
      </w:r>
      <w:r w:rsidR="00583AAD" w:rsidRPr="00EA288B">
        <w:rPr>
          <w:b/>
          <w:bCs/>
        </w:rPr>
        <w:t>.4</w:t>
      </w:r>
      <w:r w:rsidRPr="00EA288B">
        <w:rPr>
          <w:b/>
          <w:bCs/>
        </w:rPr>
        <w:t xml:space="preserve"> - Kravspesifikasjon 2D-tegninger</w:t>
      </w:r>
    </w:p>
    <w:p w14:paraId="1ED2B211" w14:textId="67F5D2C3" w:rsidR="00EA288B" w:rsidRDefault="00A30625" w:rsidP="00EA288B">
      <w:pPr>
        <w:pStyle w:val="Rapporttekst"/>
        <w:ind w:left="0"/>
      </w:pPr>
      <w:r>
        <w:t>Under utarbeidelse</w:t>
      </w:r>
    </w:p>
    <w:p w14:paraId="7B3486F1" w14:textId="1846D4DD" w:rsidR="00FD48C5" w:rsidRPr="00EA288B" w:rsidRDefault="00FD48C5" w:rsidP="00FD48C5">
      <w:pPr>
        <w:pStyle w:val="Rapporttekst"/>
        <w:ind w:left="0"/>
        <w:rPr>
          <w:b/>
          <w:bCs/>
        </w:rPr>
      </w:pPr>
      <w:r w:rsidRPr="00EA288B">
        <w:rPr>
          <w:b/>
          <w:bCs/>
        </w:rPr>
        <w:t xml:space="preserve">Vedlegg </w:t>
      </w:r>
      <w:r w:rsidR="00CF49EC">
        <w:rPr>
          <w:b/>
          <w:bCs/>
        </w:rPr>
        <w:t>4.5</w:t>
      </w:r>
      <w:r w:rsidRPr="00EA288B">
        <w:rPr>
          <w:b/>
          <w:bCs/>
        </w:rPr>
        <w:t xml:space="preserve"> </w:t>
      </w:r>
      <w:r w:rsidR="00E10BA4">
        <w:rPr>
          <w:b/>
          <w:bCs/>
        </w:rPr>
        <w:t>–</w:t>
      </w:r>
      <w:r w:rsidRPr="00EA288B">
        <w:rPr>
          <w:b/>
          <w:bCs/>
        </w:rPr>
        <w:t xml:space="preserve"> </w:t>
      </w:r>
      <w:r w:rsidR="00583AAD" w:rsidRPr="00EA288B">
        <w:rPr>
          <w:b/>
          <w:bCs/>
        </w:rPr>
        <w:t>Beskrivelse</w:t>
      </w:r>
      <w:r w:rsidR="00E10BA4">
        <w:rPr>
          <w:b/>
          <w:bCs/>
        </w:rPr>
        <w:t>/eksempler</w:t>
      </w:r>
      <w:r w:rsidR="00583AAD" w:rsidRPr="00EA288B">
        <w:rPr>
          <w:b/>
          <w:bCs/>
        </w:rPr>
        <w:t xml:space="preserve"> på hvordan NS 3456 og NS 3457-7 skal brukes sammen</w:t>
      </w:r>
    </w:p>
    <w:p w14:paraId="68702DCC" w14:textId="21A21E9E" w:rsidR="00EA288B" w:rsidRDefault="00EA288B" w:rsidP="00EA288B">
      <w:pPr>
        <w:pStyle w:val="Rapporttekst"/>
        <w:ind w:left="0"/>
      </w:pPr>
      <w:r>
        <w:t xml:space="preserve">Se vedlegg </w:t>
      </w:r>
      <w:r w:rsidR="00CF49EC">
        <w:t>4.5</w:t>
      </w:r>
      <w:r>
        <w:t xml:space="preserve"> i dette dokumentet</w:t>
      </w:r>
    </w:p>
    <w:p w14:paraId="53340B48" w14:textId="77777777" w:rsidR="00EE478E" w:rsidRPr="00267351" w:rsidRDefault="00EE478E" w:rsidP="00EA288B">
      <w:pPr>
        <w:pStyle w:val="Rapporttekst"/>
        <w:ind w:left="0"/>
        <w:rPr>
          <w:sz w:val="18"/>
          <w:szCs w:val="18"/>
        </w:rPr>
      </w:pPr>
    </w:p>
    <w:p w14:paraId="35F6D38A" w14:textId="77777777" w:rsidR="00780091" w:rsidRDefault="00780091" w:rsidP="00780091">
      <w:pPr>
        <w:pStyle w:val="Overskrift1"/>
      </w:pPr>
      <w:bookmarkStart w:id="45" w:name="_Toc161295519"/>
      <w:r>
        <w:t>Krav til dokumentasjon</w:t>
      </w:r>
      <w:bookmarkEnd w:id="45"/>
    </w:p>
    <w:p w14:paraId="591E1E09" w14:textId="0FD0E5C5" w:rsidR="00780091" w:rsidRDefault="00780091" w:rsidP="00780091">
      <w:pPr>
        <w:pStyle w:val="Rapporttekst"/>
      </w:pPr>
      <w:r>
        <w:t xml:space="preserve">Dokumentasjonen skal være på en form som sikrer en mest mulig rasjonell og sikker drift for </w:t>
      </w:r>
      <w:r w:rsidR="0092791D">
        <w:t>Nordland Fylkeskommune</w:t>
      </w:r>
      <w:r>
        <w:t xml:space="preserve"> sine anlegg. Dokumentasjonen skal derfor sikre:</w:t>
      </w:r>
    </w:p>
    <w:p w14:paraId="7373355B" w14:textId="46A2D391" w:rsidR="00780091" w:rsidRPr="00B21089" w:rsidRDefault="00780091" w:rsidP="008F50AA">
      <w:pPr>
        <w:pStyle w:val="Rapporttekst"/>
        <w:numPr>
          <w:ilvl w:val="0"/>
          <w:numId w:val="7"/>
        </w:numPr>
        <w:rPr>
          <w:sz w:val="18"/>
          <w:szCs w:val="18"/>
        </w:rPr>
      </w:pPr>
      <w:r w:rsidRPr="00B21089">
        <w:rPr>
          <w:sz w:val="18"/>
          <w:szCs w:val="18"/>
        </w:rPr>
        <w:t>Enhetlig form gjennom de krav som stilles til formater, oppbygning og innhold.</w:t>
      </w:r>
    </w:p>
    <w:p w14:paraId="2252E0B7" w14:textId="3E8DE70C" w:rsidR="00780091" w:rsidRPr="00B21089" w:rsidRDefault="00780091" w:rsidP="008F50AA">
      <w:pPr>
        <w:pStyle w:val="Rapporttekst"/>
        <w:numPr>
          <w:ilvl w:val="0"/>
          <w:numId w:val="7"/>
        </w:numPr>
        <w:rPr>
          <w:sz w:val="18"/>
          <w:szCs w:val="18"/>
        </w:rPr>
      </w:pPr>
      <w:r w:rsidRPr="00B21089">
        <w:rPr>
          <w:sz w:val="18"/>
          <w:szCs w:val="18"/>
        </w:rPr>
        <w:t xml:space="preserve">Enhetlige systemer ved at dokumentasjonen ivaretas og vedlikeholdes av </w:t>
      </w:r>
      <w:r w:rsidR="0092791D">
        <w:rPr>
          <w:sz w:val="18"/>
          <w:szCs w:val="18"/>
        </w:rPr>
        <w:t>Nordland Fylkeskommune</w:t>
      </w:r>
      <w:r w:rsidRPr="00B21089">
        <w:rPr>
          <w:sz w:val="18"/>
          <w:szCs w:val="18"/>
        </w:rPr>
        <w:t>.</w:t>
      </w:r>
    </w:p>
    <w:p w14:paraId="6410DA71" w14:textId="60BC0740" w:rsidR="008F50AA" w:rsidRPr="00B21089" w:rsidRDefault="00780091" w:rsidP="008F50AA">
      <w:pPr>
        <w:pStyle w:val="Rapporttekst"/>
        <w:numPr>
          <w:ilvl w:val="0"/>
          <w:numId w:val="7"/>
        </w:numPr>
        <w:rPr>
          <w:sz w:val="18"/>
          <w:szCs w:val="18"/>
        </w:rPr>
      </w:pPr>
      <w:r w:rsidRPr="00B21089">
        <w:rPr>
          <w:sz w:val="18"/>
          <w:szCs w:val="18"/>
        </w:rPr>
        <w:t>Enkel oppdatering og vedlikehold av dokumentasjon ved endringer av anlegg</w:t>
      </w:r>
      <w:r w:rsidR="00A96EBF" w:rsidRPr="00B21089">
        <w:rPr>
          <w:sz w:val="18"/>
          <w:szCs w:val="18"/>
        </w:rPr>
        <w:t>, komponenter eller utstyr</w:t>
      </w:r>
      <w:r w:rsidRPr="00B21089">
        <w:rPr>
          <w:sz w:val="18"/>
          <w:szCs w:val="18"/>
        </w:rPr>
        <w:t>.</w:t>
      </w:r>
    </w:p>
    <w:p w14:paraId="6915F8F2" w14:textId="33D851B8" w:rsidR="008F50AA" w:rsidRPr="00B21089" w:rsidRDefault="008F50AA" w:rsidP="008F50AA">
      <w:pPr>
        <w:pStyle w:val="Rapporttekst"/>
        <w:numPr>
          <w:ilvl w:val="0"/>
          <w:numId w:val="7"/>
        </w:numPr>
        <w:rPr>
          <w:sz w:val="18"/>
          <w:szCs w:val="18"/>
        </w:rPr>
      </w:pPr>
      <w:r w:rsidRPr="00B21089">
        <w:rPr>
          <w:sz w:val="18"/>
          <w:szCs w:val="18"/>
        </w:rPr>
        <w:t xml:space="preserve">Enkel gjenfinning ved at dokumentasjonen knyttes opp mot </w:t>
      </w:r>
      <w:r w:rsidR="00A30625">
        <w:rPr>
          <w:sz w:val="18"/>
          <w:szCs w:val="18"/>
        </w:rPr>
        <w:t>systemer, bygningsdele</w:t>
      </w:r>
      <w:r w:rsidR="009E21AC">
        <w:rPr>
          <w:sz w:val="18"/>
          <w:szCs w:val="18"/>
        </w:rPr>
        <w:t>r</w:t>
      </w:r>
      <w:r w:rsidR="00A30625">
        <w:rPr>
          <w:sz w:val="18"/>
          <w:szCs w:val="18"/>
        </w:rPr>
        <w:t>, objektet e</w:t>
      </w:r>
      <w:r w:rsidR="009E21AC">
        <w:rPr>
          <w:sz w:val="18"/>
          <w:szCs w:val="18"/>
        </w:rPr>
        <w:t>l</w:t>
      </w:r>
      <w:r w:rsidR="00A30625">
        <w:rPr>
          <w:sz w:val="18"/>
          <w:szCs w:val="18"/>
        </w:rPr>
        <w:t>ler komponenten.</w:t>
      </w:r>
    </w:p>
    <w:p w14:paraId="2D9DEC72" w14:textId="1760023C" w:rsidR="00BA6FEA" w:rsidRDefault="006807E4" w:rsidP="00EA288B">
      <w:pPr>
        <w:pStyle w:val="Rapporttekst"/>
      </w:pPr>
      <w:r w:rsidRPr="00023015">
        <w:t xml:space="preserve">«Som bygget» dokumentasjon skal </w:t>
      </w:r>
      <w:r w:rsidR="00A96EBF" w:rsidRPr="00662962">
        <w:t>være komplett (se også kap. 2.</w:t>
      </w:r>
      <w:r w:rsidR="00583AAD">
        <w:t>8</w:t>
      </w:r>
      <w:r w:rsidR="00662962">
        <w:t xml:space="preserve"> for fremdrift</w:t>
      </w:r>
      <w:r w:rsidR="00A96EBF" w:rsidRPr="00F17738">
        <w:t>) og</w:t>
      </w:r>
      <w:r w:rsidR="00E10BA4" w:rsidRPr="00F17738">
        <w:t xml:space="preserve"> skal arbeides med fra oppstart</w:t>
      </w:r>
      <w:r w:rsidR="00F359EA" w:rsidRPr="00E81810">
        <w:t>.</w:t>
      </w:r>
      <w:r w:rsidR="00E10BA4" w:rsidRPr="00E81810">
        <w:t xml:space="preserve"> </w:t>
      </w:r>
      <w:r w:rsidR="00107C0E" w:rsidRPr="00E81810">
        <w:t>Tilstrekkelig</w:t>
      </w:r>
      <w:r w:rsidR="00F17738" w:rsidRPr="00E81810">
        <w:t xml:space="preserve"> FDVU</w:t>
      </w:r>
      <w:r w:rsidR="00107C0E" w:rsidRPr="00E81810">
        <w:t xml:space="preserve"> dokumentasjon</w:t>
      </w:r>
      <w:r w:rsidR="00F17738">
        <w:t xml:space="preserve"> skal </w:t>
      </w:r>
      <w:r w:rsidRPr="00023015">
        <w:t>senest to uker før prøvedrift</w:t>
      </w:r>
      <w:r w:rsidR="00F17738">
        <w:t xml:space="preserve"> være på </w:t>
      </w:r>
      <w:r w:rsidR="00107C0E">
        <w:t xml:space="preserve">plass i </w:t>
      </w:r>
      <w:r w:rsidR="001C3BA6">
        <w:t>FDVU-systemet til NFK</w:t>
      </w:r>
      <w:r w:rsidRPr="00023015">
        <w:t xml:space="preserve">. Det er naturlig at det gjøres endringer eller rettinger av dokumentasjon under prøvedrift, men det er viktig at byggherre mottar tilstrekkelig dokumentasjon slik at prøvedrift kan starte. Under prøvedrift skal alle feil og mangler loggføres og senere legges ved som en del av </w:t>
      </w:r>
      <w:r w:rsidR="0057790B">
        <w:t>«</w:t>
      </w:r>
      <w:r w:rsidRPr="00023015">
        <w:t>som bygget</w:t>
      </w:r>
      <w:r w:rsidR="0057790B">
        <w:t>»</w:t>
      </w:r>
      <w:r w:rsidRPr="00023015">
        <w:t xml:space="preserve"> dokumentasjon.</w:t>
      </w:r>
      <w:r>
        <w:t>.</w:t>
      </w:r>
    </w:p>
    <w:p w14:paraId="774FEE5D" w14:textId="3CCB52B3" w:rsidR="00446DAF" w:rsidRPr="00B21089" w:rsidRDefault="00446DAF" w:rsidP="004217FF">
      <w:pPr>
        <w:pStyle w:val="Rapporttekst"/>
      </w:pPr>
    </w:p>
    <w:p w14:paraId="213C58F9" w14:textId="77777777" w:rsidR="00780091" w:rsidRDefault="00780091" w:rsidP="005D2328">
      <w:pPr>
        <w:pStyle w:val="Overskrift2"/>
      </w:pPr>
      <w:bookmarkStart w:id="46" w:name="_Toc161295520"/>
      <w:r w:rsidRPr="00BA6FEA">
        <w:lastRenderedPageBreak/>
        <w:t>Generelle</w:t>
      </w:r>
      <w:r>
        <w:t xml:space="preserve"> leveransekrav</w:t>
      </w:r>
      <w:bookmarkEnd w:id="46"/>
    </w:p>
    <w:p w14:paraId="60326FF8" w14:textId="06875914" w:rsidR="00BA6FEA" w:rsidRDefault="00BA6FEA" w:rsidP="004E6B53">
      <w:pPr>
        <w:pStyle w:val="Rapporttekst"/>
        <w:numPr>
          <w:ilvl w:val="0"/>
          <w:numId w:val="7"/>
        </w:numPr>
      </w:pPr>
      <w:r>
        <w:t>Utarbeidet beskrivelse</w:t>
      </w:r>
      <w:r w:rsidRPr="0080538E">
        <w:t xml:space="preserve"> for </w:t>
      </w:r>
      <w:r>
        <w:t>dette prosjektet vil være grunnlag for valg av løsninger og kvalitet og dermed grunnlaget til FDV</w:t>
      </w:r>
      <w:r w:rsidR="00107C0E">
        <w:t>U</w:t>
      </w:r>
      <w:r>
        <w:t xml:space="preserve"> dokumentasjonen.</w:t>
      </w:r>
    </w:p>
    <w:p w14:paraId="0C07957D" w14:textId="340FB773" w:rsidR="006807E4" w:rsidRDefault="006807E4" w:rsidP="004217FF">
      <w:pPr>
        <w:pStyle w:val="Rapporttekst"/>
        <w:numPr>
          <w:ilvl w:val="0"/>
          <w:numId w:val="7"/>
        </w:numPr>
      </w:pPr>
      <w:r w:rsidRPr="009A4956">
        <w:t xml:space="preserve">Entreprenør </w:t>
      </w:r>
      <w:r>
        <w:t>skal benytte seg av</w:t>
      </w:r>
      <w:r w:rsidR="004217FF">
        <w:t xml:space="preserve"> </w:t>
      </w:r>
      <w:r w:rsidR="004217FF" w:rsidRPr="009608B7">
        <w:t>NS 3457:</w:t>
      </w:r>
      <w:r w:rsidR="004217FF">
        <w:t xml:space="preserve"> del 7, 8 og 9 – klassifikasjon av system, komponenter og merking i prosjektet</w:t>
      </w:r>
      <w:r w:rsidR="00AE79C1">
        <w:t xml:space="preserve"> (</w:t>
      </w:r>
      <w:r w:rsidR="00107C0E" w:rsidRPr="00107C0E">
        <w:rPr>
          <w:highlight w:val="yellow"/>
        </w:rPr>
        <w:t>3457 serien erstatter Statsbygg sin</w:t>
      </w:r>
      <w:r w:rsidR="00AE79C1" w:rsidRPr="00107C0E">
        <w:rPr>
          <w:highlight w:val="yellow"/>
        </w:rPr>
        <w:t xml:space="preserve"> TFM</w:t>
      </w:r>
      <w:r w:rsidR="00AE79C1">
        <w:t>)</w:t>
      </w:r>
    </w:p>
    <w:p w14:paraId="19FE83C0" w14:textId="73CEDFF1" w:rsidR="006807E4" w:rsidRDefault="0092791D" w:rsidP="004E6B53">
      <w:pPr>
        <w:pStyle w:val="Rapporttekst"/>
        <w:numPr>
          <w:ilvl w:val="0"/>
          <w:numId w:val="7"/>
        </w:numPr>
      </w:pPr>
      <w:r>
        <w:t>Nordland</w:t>
      </w:r>
      <w:r w:rsidR="004217FF">
        <w:t xml:space="preserve"> Fylke</w:t>
      </w:r>
      <w:r w:rsidR="00FC37A5">
        <w:t xml:space="preserve"> </w:t>
      </w:r>
      <w:r w:rsidR="006807E4">
        <w:t>bruker FDV</w:t>
      </w:r>
      <w:r w:rsidR="00107C0E">
        <w:t>U</w:t>
      </w:r>
      <w:r w:rsidR="006807E4">
        <w:t xml:space="preserve">-systemet </w:t>
      </w:r>
      <w:r w:rsidR="00446DAF">
        <w:t>Facilit</w:t>
      </w:r>
      <w:r w:rsidR="006807E4">
        <w:t xml:space="preserve"> for forvaltning, drift og vedlikehold av alle </w:t>
      </w:r>
      <w:r w:rsidR="00E57844">
        <w:t>fylkes</w:t>
      </w:r>
      <w:r w:rsidR="006807E4">
        <w:t>kommunale bygg.</w:t>
      </w:r>
      <w:r w:rsidR="00E10BA4">
        <w:t xml:space="preserve"> </w:t>
      </w:r>
      <w:r w:rsidR="00F26254" w:rsidRPr="00CA74A4">
        <w:rPr>
          <w:highlight w:val="yellow"/>
        </w:rPr>
        <w:t>Entreprenør</w:t>
      </w:r>
      <w:r w:rsidR="00F40E06" w:rsidRPr="00CA74A4">
        <w:rPr>
          <w:highlight w:val="yellow"/>
        </w:rPr>
        <w:t>/R</w:t>
      </w:r>
      <w:r w:rsidR="00CA74A4" w:rsidRPr="00CA74A4">
        <w:rPr>
          <w:highlight w:val="yellow"/>
        </w:rPr>
        <w:t>ådgivere</w:t>
      </w:r>
      <w:r w:rsidR="00F40E06">
        <w:t xml:space="preserve"> kan bruke </w:t>
      </w:r>
      <w:r w:rsidR="008D4249">
        <w:t>prosjekthotell</w:t>
      </w:r>
      <w:r w:rsidR="00F40E06">
        <w:t xml:space="preserve"> som </w:t>
      </w:r>
      <w:r w:rsidR="00F42CCD">
        <w:t xml:space="preserve">arbeidsmappe for FDVU-dokumentasjon. </w:t>
      </w:r>
      <w:r w:rsidR="008D4249">
        <w:t xml:space="preserve">All </w:t>
      </w:r>
      <w:r w:rsidR="00F26254">
        <w:t xml:space="preserve">FDV-dokumentasjonen og periodiske oppgaver </w:t>
      </w:r>
      <w:r w:rsidR="00F26254" w:rsidRPr="000A3BF3">
        <w:t xml:space="preserve">skal </w:t>
      </w:r>
      <w:r w:rsidR="00F26254">
        <w:t xml:space="preserve">være kvalitetssikret og kontrollert før det </w:t>
      </w:r>
      <w:r w:rsidR="00F26254" w:rsidRPr="000A3BF3">
        <w:t xml:space="preserve">leveres </w:t>
      </w:r>
      <w:r w:rsidR="00F26254">
        <w:t>i FDV</w:t>
      </w:r>
      <w:r w:rsidR="00107C0E">
        <w:t>U</w:t>
      </w:r>
      <w:r w:rsidR="00F26254">
        <w:t>-systemet</w:t>
      </w:r>
    </w:p>
    <w:p w14:paraId="532579FF" w14:textId="39522309" w:rsidR="0080538E" w:rsidRDefault="00924ECD" w:rsidP="004E6B53">
      <w:pPr>
        <w:pStyle w:val="Rapporttekst"/>
        <w:numPr>
          <w:ilvl w:val="0"/>
          <w:numId w:val="7"/>
        </w:numPr>
      </w:pPr>
      <w:r w:rsidRPr="00ED756C">
        <w:t>Entreprenør</w:t>
      </w:r>
      <w:r w:rsidR="00D5604B">
        <w:t>/R</w:t>
      </w:r>
      <w:r w:rsidR="00D65E8C">
        <w:t>ådgivere</w:t>
      </w:r>
      <w:r w:rsidRPr="00ED756C">
        <w:t xml:space="preserve"> skal</w:t>
      </w:r>
      <w:r w:rsidR="00A17178">
        <w:t xml:space="preserve"> som en del av tilbudet</w:t>
      </w:r>
      <w:r w:rsidRPr="00ED756C">
        <w:t xml:space="preserve"> alternativs vurdere de 10 viktigste anleggene/materialvalg/systemene som er valgt i forhold til drift og vedlikehold</w:t>
      </w:r>
      <w:r>
        <w:t xml:space="preserve">. </w:t>
      </w:r>
      <w:r w:rsidR="00A17178">
        <w:t xml:space="preserve">Byggherren vil definere hvilke </w:t>
      </w:r>
      <w:r w:rsidR="00A17178" w:rsidRPr="00ED756C">
        <w:t>anlegg/materialvalg/systeme</w:t>
      </w:r>
      <w:r w:rsidR="00A17178">
        <w:t>r.</w:t>
      </w:r>
    </w:p>
    <w:p w14:paraId="5E5DA22F" w14:textId="5C9DA0A8" w:rsidR="006807E4" w:rsidRPr="0080538E" w:rsidRDefault="00DD0ACC" w:rsidP="00924ECD">
      <w:pPr>
        <w:pStyle w:val="Rapporttekst"/>
        <w:ind w:left="1271" w:hanging="420"/>
      </w:pPr>
      <w:r w:rsidRPr="002B0A22">
        <w:rPr>
          <w:color w:val="0070C0"/>
        </w:rPr>
        <w:t>•</w:t>
      </w:r>
      <w:r w:rsidRPr="002B0A22">
        <w:rPr>
          <w:color w:val="0070C0"/>
        </w:rPr>
        <w:tab/>
      </w:r>
      <w:r w:rsidRPr="0080538E">
        <w:t>Entreprenør skal levere «som-bygget» LCC på leverte anlegg/systemer</w:t>
      </w:r>
      <w:r w:rsidR="000D70B4">
        <w:t>/komponenter</w:t>
      </w:r>
      <w:r w:rsidRPr="0080538E">
        <w:t xml:space="preserve"> som er viktig for videre drift og vedlikehold samt områder hvor garantien er avhengig av periodiske aktiviteter.</w:t>
      </w:r>
    </w:p>
    <w:p w14:paraId="5656F7DE" w14:textId="62720421" w:rsidR="007D0F9A" w:rsidRDefault="00DC7E42" w:rsidP="006807E4">
      <w:pPr>
        <w:pStyle w:val="Rapporttekst"/>
        <w:ind w:left="1271" w:hanging="420"/>
      </w:pPr>
      <w:r>
        <w:t>•</w:t>
      </w:r>
      <w:r>
        <w:tab/>
        <w:t>Overlevert FDV</w:t>
      </w:r>
      <w:r w:rsidR="00107C0E">
        <w:t>U</w:t>
      </w:r>
      <w:r>
        <w:t>-dokumentasjon skal kun inneholde informasjon og beskrivelser av faktisk levert bygg/anlegg</w:t>
      </w:r>
      <w:r w:rsidR="000235CE">
        <w:t>/komponenter/utstyr</w:t>
      </w:r>
      <w:r>
        <w:t>.</w:t>
      </w:r>
      <w:r w:rsidR="008F50AA">
        <w:t xml:space="preserve"> Dokumentasjonen skal være sporbar. Dette</w:t>
      </w:r>
      <w:r w:rsidR="0085378A">
        <w:t xml:space="preserve"> skal komme klart frem </w:t>
      </w:r>
      <w:r w:rsidR="008F50AA">
        <w:t>i sjekklistene for fagene</w:t>
      </w:r>
      <w:r w:rsidR="004217FF">
        <w:t>.</w:t>
      </w:r>
      <w:r w:rsidR="00AE79C1">
        <w:t xml:space="preserve"> PDF filer skal leveres i søkbare format.</w:t>
      </w:r>
    </w:p>
    <w:p w14:paraId="4923D23F" w14:textId="484CC90B" w:rsidR="00DC7E42" w:rsidRPr="006D3AAC" w:rsidRDefault="007D0F9A" w:rsidP="007D0F9A">
      <w:pPr>
        <w:pStyle w:val="Rapporttekst"/>
        <w:numPr>
          <w:ilvl w:val="0"/>
          <w:numId w:val="7"/>
        </w:numPr>
      </w:pPr>
      <w:r w:rsidRPr="006D3AAC">
        <w:t>Prosjekterende</w:t>
      </w:r>
      <w:r w:rsidR="006D3AAC" w:rsidRPr="006D3AAC">
        <w:t>/utførende</w:t>
      </w:r>
      <w:r w:rsidRPr="006D3AAC">
        <w:t xml:space="preserve"> må kvalitetssikre dokumenter som skal leveres etter krav i </w:t>
      </w:r>
      <w:r w:rsidR="004217FF" w:rsidRPr="006D3AAC">
        <w:t>NS</w:t>
      </w:r>
      <w:r w:rsidR="000214B7">
        <w:t> </w:t>
      </w:r>
      <w:r w:rsidRPr="006D3AAC">
        <w:t>3456:2</w:t>
      </w:r>
      <w:r w:rsidR="004217FF" w:rsidRPr="006D3AAC">
        <w:t>2</w:t>
      </w:r>
    </w:p>
    <w:p w14:paraId="7E45874F" w14:textId="77777777" w:rsidR="00DC7E42" w:rsidRDefault="00DC7E42" w:rsidP="006807E4">
      <w:pPr>
        <w:pStyle w:val="Rapporttekst"/>
        <w:ind w:left="1271" w:hanging="420"/>
      </w:pPr>
      <w:r>
        <w:t>•</w:t>
      </w:r>
      <w:r>
        <w:tab/>
        <w:t>All dokumentasjon skal være på norsk hvis ikke annet avtales spesielt. Hvis dokumentasjonen er oversatt skal også originaltekst vedlegges.</w:t>
      </w:r>
    </w:p>
    <w:p w14:paraId="4C64EC64" w14:textId="39E51C61" w:rsidR="00DC7E42" w:rsidRPr="0080538E" w:rsidRDefault="00DC7E42" w:rsidP="006807E4">
      <w:pPr>
        <w:pStyle w:val="Rapporttekst"/>
        <w:ind w:left="1271" w:hanging="420"/>
      </w:pPr>
      <w:r>
        <w:t>•</w:t>
      </w:r>
      <w:r>
        <w:tab/>
        <w:t>Byggherren skal ha opphavsrett til</w:t>
      </w:r>
      <w:r w:rsidR="00924ECD">
        <w:t xml:space="preserve"> all</w:t>
      </w:r>
      <w:r>
        <w:t xml:space="preserve"> dokumentasjonen</w:t>
      </w:r>
      <w:r w:rsidR="00924ECD">
        <w:t xml:space="preserve"> </w:t>
      </w:r>
      <w:r w:rsidR="00924ECD" w:rsidRPr="0080538E">
        <w:t xml:space="preserve">inkl. </w:t>
      </w:r>
      <w:r w:rsidR="00EF7786" w:rsidRPr="00FB0CBC">
        <w:t xml:space="preserve">originale </w:t>
      </w:r>
      <w:r w:rsidR="00924ECD" w:rsidRPr="00FB0CBC">
        <w:t>filer</w:t>
      </w:r>
      <w:r w:rsidRPr="00FB0CBC">
        <w:t>.</w:t>
      </w:r>
    </w:p>
    <w:p w14:paraId="56CD9A8F" w14:textId="7E418445" w:rsidR="00DC7E42" w:rsidRDefault="00DC7E42" w:rsidP="006807E4">
      <w:pPr>
        <w:pStyle w:val="Rapporttekst"/>
        <w:ind w:left="1271" w:hanging="420"/>
      </w:pPr>
      <w:r>
        <w:t>•</w:t>
      </w:r>
      <w:r>
        <w:tab/>
        <w:t>Materiale, programmer og lignende som er gjenstand for opphavsrett må overleveres hvis ikke annet er avtalt</w:t>
      </w:r>
      <w:r w:rsidR="00B4194C">
        <w:t xml:space="preserve"> </w:t>
      </w:r>
      <w:r w:rsidR="00AE79C1">
        <w:t>inkl.</w:t>
      </w:r>
      <w:r w:rsidR="00B4194C">
        <w:t xml:space="preserve"> nødvendige brukernavn og passord </w:t>
      </w:r>
      <w:r w:rsidR="00AE79C1">
        <w:t>for å kunne betjene programmene.</w:t>
      </w:r>
    </w:p>
    <w:p w14:paraId="66096363" w14:textId="289734A3" w:rsidR="00DC7E42" w:rsidRDefault="00DC7E42" w:rsidP="006807E4">
      <w:pPr>
        <w:pStyle w:val="Rapporttekst"/>
        <w:ind w:left="1271" w:hanging="420"/>
      </w:pPr>
      <w:r>
        <w:t>•</w:t>
      </w:r>
      <w:r>
        <w:tab/>
        <w:t>Før endelig overlevering av FDV</w:t>
      </w:r>
      <w:r w:rsidR="00107C0E">
        <w:t>U</w:t>
      </w:r>
      <w:r>
        <w:t xml:space="preserve">-dokumentasjon skal byggherren </w:t>
      </w:r>
      <w:r w:rsidR="00107C0E" w:rsidRPr="00107C0E">
        <w:rPr>
          <w:highlight w:val="yellow"/>
        </w:rPr>
        <w:t>kontrollere</w:t>
      </w:r>
      <w:r>
        <w:t xml:space="preserve"> leveransen</w:t>
      </w:r>
      <w:r w:rsidRPr="009E5CDF">
        <w:t xml:space="preserve"> </w:t>
      </w:r>
      <w:r w:rsidR="005D2328">
        <w:t xml:space="preserve">iht. omforent sjekkliste. </w:t>
      </w:r>
      <w:r w:rsidRPr="009E5CDF">
        <w:t>Sluttoppgjør utbetales ikke før FDV</w:t>
      </w:r>
      <w:r w:rsidR="00E10BA4">
        <w:t>U</w:t>
      </w:r>
      <w:r w:rsidRPr="009E5CDF">
        <w:t>-dokumentasjon er komplett</w:t>
      </w:r>
      <w:r>
        <w:t>.</w:t>
      </w:r>
    </w:p>
    <w:p w14:paraId="1136C527" w14:textId="59FFAAE5" w:rsidR="00DC7E42" w:rsidRPr="00924ECD" w:rsidRDefault="00DC7E42" w:rsidP="00DC7E42">
      <w:pPr>
        <w:pStyle w:val="Rapporttekst"/>
        <w:rPr>
          <w:color w:val="FF0000"/>
        </w:rPr>
      </w:pPr>
      <w:r>
        <w:t>•</w:t>
      </w:r>
      <w:r>
        <w:tab/>
      </w:r>
      <w:r w:rsidRPr="0004250B">
        <w:t>Byggherren</w:t>
      </w:r>
      <w:r w:rsidR="00E10BA4">
        <w:t xml:space="preserve"> </w:t>
      </w:r>
      <w:r w:rsidR="00B4519E" w:rsidRPr="006429AC">
        <w:t xml:space="preserve">krever </w:t>
      </w:r>
      <w:r w:rsidR="00E10BA4">
        <w:t>at</w:t>
      </w:r>
      <w:r w:rsidRPr="0004250B">
        <w:t xml:space="preserve"> FDV</w:t>
      </w:r>
      <w:r w:rsidR="00E10BA4">
        <w:t>U</w:t>
      </w:r>
      <w:r w:rsidRPr="0004250B">
        <w:t xml:space="preserve">-dokumentasjon som er ferdigstilt skal leveres fortløpende. </w:t>
      </w:r>
    </w:p>
    <w:p w14:paraId="7D362A21" w14:textId="1724C2D7" w:rsidR="00DC7E42" w:rsidRDefault="00DC7E42" w:rsidP="00F96AB7">
      <w:pPr>
        <w:pStyle w:val="Rapporttekst"/>
        <w:numPr>
          <w:ilvl w:val="0"/>
          <w:numId w:val="7"/>
        </w:numPr>
      </w:pPr>
      <w:r w:rsidRPr="0004250B">
        <w:t>Komplett FDV-dokumentasjon skal overleveres og godkjennes av byggherre før overtagelse finner sted. Eventuelle feil og mangler legges inn i overtakelsesprotokollen.</w:t>
      </w:r>
    </w:p>
    <w:p w14:paraId="3A144FE5" w14:textId="0A4C730C" w:rsidR="00751C46" w:rsidRDefault="00751C46" w:rsidP="00F96AB7">
      <w:pPr>
        <w:pStyle w:val="Rapporttekst"/>
        <w:numPr>
          <w:ilvl w:val="0"/>
          <w:numId w:val="7"/>
        </w:numPr>
      </w:pPr>
      <w:r w:rsidRPr="000A3BF3">
        <w:t>Tilbud på serviceavtaler for aktuelle bygg/anlegg</w:t>
      </w:r>
      <w:r w:rsidR="00F96AB7" w:rsidRPr="000A3BF3">
        <w:t xml:space="preserve"> og inngåtte serviceavtaler</w:t>
      </w:r>
      <w:r w:rsidRPr="000A3BF3">
        <w:t xml:space="preserve"> skal legges ved </w:t>
      </w:r>
      <w:r w:rsidR="00F96AB7" w:rsidRPr="000A3BF3">
        <w:t xml:space="preserve">                       </w:t>
      </w:r>
      <w:r w:rsidRPr="000A3BF3">
        <w:t>FDV</w:t>
      </w:r>
      <w:r w:rsidR="00107C0E">
        <w:t>U</w:t>
      </w:r>
      <w:r w:rsidRPr="000A3BF3">
        <w:t xml:space="preserve">-leveransen. </w:t>
      </w:r>
      <w:bookmarkStart w:id="47" w:name="_Hlk129151069"/>
      <w:r w:rsidR="00CA74A4" w:rsidRPr="00CA74A4">
        <w:rPr>
          <w:highlight w:val="yellow"/>
        </w:rPr>
        <w:t>På s</w:t>
      </w:r>
      <w:r w:rsidR="000A3BF3" w:rsidRPr="00CA74A4">
        <w:rPr>
          <w:highlight w:val="yellow"/>
        </w:rPr>
        <w:t>ystemer, bygningsdeler</w:t>
      </w:r>
      <w:r w:rsidR="0085378A" w:rsidRPr="00CA74A4">
        <w:rPr>
          <w:highlight w:val="yellow"/>
        </w:rPr>
        <w:t xml:space="preserve">, komponenter og utstyr </w:t>
      </w:r>
      <w:bookmarkEnd w:id="47"/>
      <w:r w:rsidR="0085378A" w:rsidRPr="00CA74A4">
        <w:rPr>
          <w:highlight w:val="yellow"/>
        </w:rPr>
        <w:t xml:space="preserve">som det er definert periodiske aktiviteter på </w:t>
      </w:r>
      <w:r w:rsidR="000A3BF3" w:rsidRPr="00CA74A4">
        <w:rPr>
          <w:highlight w:val="yellow"/>
        </w:rPr>
        <w:t>skal</w:t>
      </w:r>
      <w:r w:rsidR="00CA74A4" w:rsidRPr="00CA74A4">
        <w:rPr>
          <w:highlight w:val="yellow"/>
        </w:rPr>
        <w:t xml:space="preserve"> det etableres objekter i Facilit</w:t>
      </w:r>
      <w:r w:rsidR="00107C0E">
        <w:rPr>
          <w:highlight w:val="yellow"/>
        </w:rPr>
        <w:t xml:space="preserve"> med</w:t>
      </w:r>
      <w:r w:rsidR="0085378A" w:rsidRPr="00CA74A4">
        <w:rPr>
          <w:highlight w:val="yellow"/>
        </w:rPr>
        <w:t xml:space="preserve"> periodiske aktiviteter</w:t>
      </w:r>
      <w:r w:rsidR="009D536B" w:rsidRPr="00CA74A4">
        <w:rPr>
          <w:highlight w:val="yellow"/>
        </w:rPr>
        <w:t>/vedlikeholdsplan</w:t>
      </w:r>
      <w:r w:rsidR="0085378A" w:rsidRPr="000A3BF3">
        <w:t xml:space="preserve"> med blant annet anbefalte intervaller for at </w:t>
      </w:r>
      <w:r w:rsidR="000A3BF3" w:rsidRPr="000A3BF3">
        <w:t>systemer</w:t>
      </w:r>
      <w:r w:rsidR="0085378A">
        <w:t>/komponenten skal fungere i levetiden (LCC analysen)</w:t>
      </w:r>
      <w:r w:rsidR="00AC07D6">
        <w:t>.</w:t>
      </w:r>
    </w:p>
    <w:p w14:paraId="3AF25D5B" w14:textId="797863CD" w:rsidR="005D2328" w:rsidRPr="00BD39F8" w:rsidRDefault="00751C46" w:rsidP="005D2328">
      <w:pPr>
        <w:pStyle w:val="Rapporttekst"/>
        <w:ind w:left="1271" w:hanging="420"/>
      </w:pPr>
      <w:r>
        <w:t>•</w:t>
      </w:r>
      <w:r>
        <w:tab/>
        <w:t>Generelle produktkataloger fra leverandører er ikke å anse som komplett FDV</w:t>
      </w:r>
      <w:r w:rsidR="00107C0E">
        <w:t>U</w:t>
      </w:r>
      <w:r>
        <w:t>-dokumentasjon. Kun de produkter som leveres skal være med dokumentasjonsleveransen.</w:t>
      </w:r>
    </w:p>
    <w:p w14:paraId="288B5B42" w14:textId="2AB61220" w:rsidR="00BD39F8" w:rsidRPr="00AA7249" w:rsidRDefault="00B21825" w:rsidP="006251C1">
      <w:pPr>
        <w:pStyle w:val="Rapporttekst"/>
        <w:numPr>
          <w:ilvl w:val="0"/>
          <w:numId w:val="7"/>
        </w:numPr>
        <w:rPr>
          <w:sz w:val="18"/>
          <w:szCs w:val="18"/>
        </w:rPr>
      </w:pPr>
      <w:r w:rsidRPr="00AA7249">
        <w:t xml:space="preserve">Det skal utarbeides en </w:t>
      </w:r>
      <w:r w:rsidR="00DA25F4" w:rsidRPr="00AA7249">
        <w:t xml:space="preserve">komplett branndokumentasjon </w:t>
      </w:r>
      <w:r w:rsidR="00D00C10" w:rsidRPr="00AA7249">
        <w:t>jfr. punkt 17</w:t>
      </w:r>
      <w:r w:rsidR="00FD03AE">
        <w:t xml:space="preserve"> og andre gjeldende</w:t>
      </w:r>
      <w:r w:rsidR="0044684F">
        <w:t xml:space="preserve"> branndokumentasjons punkter i sjekklisten</w:t>
      </w:r>
      <w:r w:rsidR="00A123B5">
        <w:t>.</w:t>
      </w:r>
      <w:r w:rsidR="00D00C10" w:rsidRPr="00AA7249">
        <w:t xml:space="preserve"> </w:t>
      </w:r>
      <w:bookmarkStart w:id="48" w:name="_Hlk36534059"/>
      <w:r w:rsidR="00D00C10" w:rsidRPr="00AA7249">
        <w:br/>
      </w:r>
      <w:bookmarkEnd w:id="48"/>
    </w:p>
    <w:p w14:paraId="49F8F6B9" w14:textId="04341D55" w:rsidR="007A5185" w:rsidRPr="00435C18" w:rsidRDefault="007A5185" w:rsidP="00B21825">
      <w:pPr>
        <w:rPr>
          <w:color w:val="FF0000"/>
          <w:sz w:val="18"/>
          <w:szCs w:val="18"/>
          <w:lang w:val="nb-NO"/>
        </w:rPr>
      </w:pPr>
    </w:p>
    <w:p w14:paraId="3B12E330" w14:textId="77777777" w:rsidR="007A5185" w:rsidRDefault="007A5185" w:rsidP="00B21825">
      <w:pPr>
        <w:pStyle w:val="Rapporttekst"/>
        <w:ind w:left="0"/>
      </w:pPr>
    </w:p>
    <w:p w14:paraId="0EEC737A" w14:textId="562D0CE7" w:rsidR="00914559" w:rsidRDefault="00640E82" w:rsidP="008212B7">
      <w:pPr>
        <w:pStyle w:val="Overskrift2"/>
      </w:pPr>
      <w:bookmarkStart w:id="49" w:name="_Toc5725205"/>
      <w:bookmarkStart w:id="50" w:name="_Toc161295521"/>
      <w:r w:rsidRPr="00914559">
        <w:lastRenderedPageBreak/>
        <w:t>Navngivning av dokumenter</w:t>
      </w:r>
      <w:bookmarkStart w:id="51" w:name="_Hlk36494702"/>
      <w:bookmarkEnd w:id="49"/>
      <w:bookmarkEnd w:id="50"/>
    </w:p>
    <w:p w14:paraId="6E17191A" w14:textId="63E325BE" w:rsidR="00914559" w:rsidRPr="004452F7" w:rsidRDefault="00914559" w:rsidP="00914559">
      <w:pPr>
        <w:rPr>
          <w:b/>
          <w:bCs/>
          <w:lang w:val="nb-NO"/>
        </w:rPr>
      </w:pPr>
      <w:r w:rsidRPr="00597D31">
        <w:rPr>
          <w:lang w:val="nb-NO"/>
        </w:rPr>
        <w:t xml:space="preserve">Filer/dokumenter som leveres til </w:t>
      </w:r>
      <w:r w:rsidR="0092791D" w:rsidRPr="00597D31">
        <w:rPr>
          <w:lang w:val="nb-NO"/>
        </w:rPr>
        <w:t>Nordland</w:t>
      </w:r>
      <w:r w:rsidRPr="00597D31">
        <w:rPr>
          <w:lang w:val="nb-NO"/>
        </w:rPr>
        <w:t xml:space="preserve"> Fylke skal benevnes</w:t>
      </w:r>
      <w:r w:rsidR="00725778" w:rsidRPr="00597D31">
        <w:rPr>
          <w:lang w:val="nb-NO"/>
        </w:rPr>
        <w:t xml:space="preserve"> og plasseres</w:t>
      </w:r>
      <w:r w:rsidR="00597D31">
        <w:rPr>
          <w:lang w:val="nb-NO"/>
        </w:rPr>
        <w:t xml:space="preserve"> på riktig systemforekomst</w:t>
      </w:r>
      <w:r w:rsidRPr="00597D31">
        <w:rPr>
          <w:lang w:val="nb-NO"/>
        </w:rPr>
        <w:t xml:space="preserve"> slik at de er </w:t>
      </w:r>
      <w:r w:rsidR="00725778" w:rsidRPr="00597D31">
        <w:rPr>
          <w:lang w:val="nb-NO"/>
        </w:rPr>
        <w:t xml:space="preserve">enkelt </w:t>
      </w:r>
      <w:r w:rsidR="0093475D" w:rsidRPr="00597D31">
        <w:rPr>
          <w:lang w:val="nb-NO"/>
        </w:rPr>
        <w:t>å gjenfinne</w:t>
      </w:r>
      <w:r w:rsidRPr="00597D31">
        <w:rPr>
          <w:lang w:val="nb-NO"/>
        </w:rPr>
        <w:t xml:space="preserve"> og benytte av</w:t>
      </w:r>
      <w:r w:rsidR="00725778" w:rsidRPr="00597D31">
        <w:rPr>
          <w:lang w:val="nb-NO"/>
        </w:rPr>
        <w:t xml:space="preserve"> brukere</w:t>
      </w:r>
      <w:r w:rsidRPr="00597D31">
        <w:rPr>
          <w:lang w:val="nb-NO"/>
        </w:rPr>
        <w:t>.</w:t>
      </w:r>
      <w:r>
        <w:rPr>
          <w:lang w:val="nb-NO"/>
        </w:rPr>
        <w:t xml:space="preserve"> </w:t>
      </w:r>
      <w:r w:rsidRPr="004452F7">
        <w:rPr>
          <w:b/>
          <w:bCs/>
          <w:lang w:val="nb-NO"/>
        </w:rPr>
        <w:t xml:space="preserve">Se også eksempler i vedlegg </w:t>
      </w:r>
      <w:r w:rsidR="00CF49EC" w:rsidRPr="004452F7">
        <w:rPr>
          <w:b/>
          <w:bCs/>
          <w:lang w:val="nb-NO"/>
        </w:rPr>
        <w:t>4.5</w:t>
      </w:r>
    </w:p>
    <w:p w14:paraId="7C09C7E4" w14:textId="77777777" w:rsidR="00914559" w:rsidRDefault="00914559" w:rsidP="00914559">
      <w:pPr>
        <w:rPr>
          <w:lang w:val="nb-NO"/>
        </w:rPr>
      </w:pPr>
    </w:p>
    <w:p w14:paraId="1E255CB6" w14:textId="5E0A6C73" w:rsidR="00597D31" w:rsidRDefault="0093475D" w:rsidP="00914559">
      <w:pPr>
        <w:rPr>
          <w:lang w:val="nb-NO"/>
        </w:rPr>
      </w:pPr>
      <w:r>
        <w:rPr>
          <w:lang w:val="nb-NO"/>
        </w:rPr>
        <w:t xml:space="preserve">For å unngå å ta med </w:t>
      </w:r>
      <w:r w:rsidR="00CA74A4">
        <w:rPr>
          <w:lang w:val="nb-NO"/>
        </w:rPr>
        <w:t>plasserings ID og systemforekomt ID i navngivning</w:t>
      </w:r>
      <w:r>
        <w:rPr>
          <w:lang w:val="nb-NO"/>
        </w:rPr>
        <w:t xml:space="preserve"> er det derfor svært viktig at dokumenter plasseres på riktig system</w:t>
      </w:r>
      <w:r w:rsidR="002960EE">
        <w:rPr>
          <w:lang w:val="nb-NO"/>
        </w:rPr>
        <w:t>forekomst</w:t>
      </w:r>
      <w:r w:rsidR="00597D31">
        <w:rPr>
          <w:lang w:val="nb-NO"/>
        </w:rPr>
        <w:t xml:space="preserve"> i Facilit.</w:t>
      </w:r>
    </w:p>
    <w:p w14:paraId="530DF78E" w14:textId="5E6BD88E" w:rsidR="00597D31" w:rsidRDefault="00597D31" w:rsidP="00914559">
      <w:pPr>
        <w:rPr>
          <w:lang w:val="nb-NO"/>
        </w:rPr>
      </w:pPr>
    </w:p>
    <w:p w14:paraId="737EDA62" w14:textId="089360B7" w:rsidR="00597D31" w:rsidRDefault="00597D31" w:rsidP="00914559">
      <w:pPr>
        <w:rPr>
          <w:lang w:val="nb-NO"/>
        </w:rPr>
      </w:pPr>
      <w:r>
        <w:rPr>
          <w:lang w:val="nb-NO"/>
        </w:rPr>
        <w:t>Bruk sjekklisten for oversikt over hvilke systemer og komponenter som skal leveres med informasjonstyper.</w:t>
      </w:r>
    </w:p>
    <w:p w14:paraId="6F483D88" w14:textId="77777777" w:rsidR="00597D31" w:rsidRDefault="00597D31" w:rsidP="00914559">
      <w:pPr>
        <w:rPr>
          <w:lang w:val="nb-NO"/>
        </w:rPr>
      </w:pPr>
    </w:p>
    <w:p w14:paraId="4745DB03" w14:textId="77777777" w:rsidR="00CA74A4" w:rsidRDefault="00CA74A4" w:rsidP="00914559">
      <w:pPr>
        <w:rPr>
          <w:lang w:val="nb-NO"/>
        </w:rPr>
      </w:pPr>
    </w:p>
    <w:tbl>
      <w:tblPr>
        <w:tblStyle w:val="Tabellrutenett"/>
        <w:tblW w:w="0" w:type="auto"/>
        <w:tblLook w:val="04A0" w:firstRow="1" w:lastRow="0" w:firstColumn="1" w:lastColumn="0" w:noHBand="0" w:noVBand="1"/>
      </w:tblPr>
      <w:tblGrid>
        <w:gridCol w:w="4106"/>
        <w:gridCol w:w="5523"/>
      </w:tblGrid>
      <w:tr w:rsidR="00725778" w:rsidRPr="005848F9" w14:paraId="4EE1761B" w14:textId="77777777" w:rsidTr="00725778">
        <w:tc>
          <w:tcPr>
            <w:tcW w:w="4106" w:type="dxa"/>
          </w:tcPr>
          <w:p w14:paraId="37AD93F4" w14:textId="34F0B65E" w:rsidR="00725778" w:rsidRDefault="00725778" w:rsidP="00725778">
            <w:pPr>
              <w:rPr>
                <w:b/>
                <w:bCs/>
                <w:lang w:val="nb-NO"/>
              </w:rPr>
            </w:pPr>
            <w:r w:rsidRPr="00321D24">
              <w:rPr>
                <w:b/>
                <w:bCs/>
                <w:lang w:val="nb-NO"/>
              </w:rPr>
              <w:t>Eksempel på navngivning</w:t>
            </w:r>
            <w:r w:rsidR="00597D31">
              <w:rPr>
                <w:b/>
                <w:bCs/>
                <w:lang w:val="nb-NO"/>
              </w:rPr>
              <w:t xml:space="preserve"> dokumenter som tilhører systemer og</w:t>
            </w:r>
            <w:r w:rsidRPr="00321D24">
              <w:rPr>
                <w:b/>
                <w:bCs/>
                <w:lang w:val="nb-NO"/>
              </w:rPr>
              <w:t xml:space="preserve"> komponenter</w:t>
            </w:r>
          </w:p>
          <w:p w14:paraId="0484D814" w14:textId="77777777" w:rsidR="00597D31" w:rsidRPr="00321D24" w:rsidRDefault="00597D31" w:rsidP="00725778">
            <w:pPr>
              <w:rPr>
                <w:b/>
                <w:bCs/>
                <w:lang w:val="nb-NO"/>
              </w:rPr>
            </w:pPr>
          </w:p>
          <w:p w14:paraId="2971239F" w14:textId="77777777" w:rsidR="00725778" w:rsidRPr="00476872" w:rsidRDefault="00725778" w:rsidP="00725778">
            <w:pPr>
              <w:rPr>
                <w:lang w:val="en-US"/>
              </w:rPr>
            </w:pPr>
            <w:proofErr w:type="spellStart"/>
            <w:r w:rsidRPr="00476872">
              <w:rPr>
                <w:b/>
                <w:bCs/>
                <w:lang w:val="en-US"/>
              </w:rPr>
              <w:t>Nødlys</w:t>
            </w:r>
            <w:proofErr w:type="spellEnd"/>
            <w:r w:rsidRPr="00476872">
              <w:rPr>
                <w:lang w:val="en-US"/>
              </w:rPr>
              <w:t xml:space="preserve">   </w:t>
            </w:r>
          </w:p>
          <w:p w14:paraId="1911D3CE" w14:textId="025246C2" w:rsidR="00725778" w:rsidRPr="00476872" w:rsidRDefault="00725778" w:rsidP="00725778">
            <w:pPr>
              <w:rPr>
                <w:lang w:val="en-US"/>
              </w:rPr>
            </w:pPr>
            <w:r w:rsidRPr="00476872">
              <w:rPr>
                <w:lang w:val="en-US"/>
              </w:rPr>
              <w:t xml:space="preserve">%UNC.002.01 </w:t>
            </w:r>
            <w:proofErr w:type="spellStart"/>
            <w:r w:rsidRPr="00476872">
              <w:rPr>
                <w:lang w:val="en-US"/>
              </w:rPr>
              <w:t>Nødlys</w:t>
            </w:r>
            <w:proofErr w:type="spellEnd"/>
            <w:r w:rsidRPr="00476872">
              <w:rPr>
                <w:lang w:val="en-US"/>
              </w:rPr>
              <w:t xml:space="preserve"> type A</w:t>
            </w:r>
          </w:p>
          <w:p w14:paraId="0B6AB412" w14:textId="77777777" w:rsidR="00597D31" w:rsidRPr="00476872" w:rsidRDefault="00597D31" w:rsidP="00725778">
            <w:pPr>
              <w:rPr>
                <w:lang w:val="en-US"/>
              </w:rPr>
            </w:pPr>
          </w:p>
          <w:p w14:paraId="1227664B" w14:textId="77777777" w:rsidR="00725778" w:rsidRPr="00476872" w:rsidRDefault="00725778" w:rsidP="00725778">
            <w:pPr>
              <w:rPr>
                <w:b/>
                <w:bCs/>
                <w:lang w:val="en-US"/>
              </w:rPr>
            </w:pPr>
            <w:proofErr w:type="spellStart"/>
            <w:r w:rsidRPr="00476872">
              <w:rPr>
                <w:b/>
                <w:bCs/>
                <w:lang w:val="en-US"/>
              </w:rPr>
              <w:t>Pumpe</w:t>
            </w:r>
            <w:proofErr w:type="spellEnd"/>
            <w:r w:rsidRPr="00476872">
              <w:rPr>
                <w:b/>
                <w:bCs/>
                <w:lang w:val="en-US"/>
              </w:rPr>
              <w:t xml:space="preserve">   </w:t>
            </w:r>
          </w:p>
          <w:p w14:paraId="5BF74958" w14:textId="74704581" w:rsidR="00725778" w:rsidRDefault="00725778" w:rsidP="00725778">
            <w:pPr>
              <w:rPr>
                <w:lang w:val="nb-NO"/>
              </w:rPr>
            </w:pPr>
            <w:r w:rsidRPr="0091678C">
              <w:rPr>
                <w:lang w:val="nb-NO"/>
              </w:rPr>
              <w:t>%JPA.001.06 Pumpe drift instruks</w:t>
            </w:r>
          </w:p>
          <w:p w14:paraId="431B85A0" w14:textId="77777777" w:rsidR="00597D31" w:rsidRPr="0091678C" w:rsidRDefault="00597D31" w:rsidP="00725778">
            <w:pPr>
              <w:rPr>
                <w:lang w:val="nb-NO"/>
              </w:rPr>
            </w:pPr>
          </w:p>
          <w:p w14:paraId="73A63AA2" w14:textId="77777777" w:rsidR="00725778" w:rsidRPr="00597D31" w:rsidRDefault="00725778" w:rsidP="00725778">
            <w:pPr>
              <w:rPr>
                <w:b/>
                <w:bCs/>
                <w:lang w:val="nb-NO"/>
              </w:rPr>
            </w:pPr>
            <w:r w:rsidRPr="00597D31">
              <w:rPr>
                <w:b/>
                <w:bCs/>
                <w:lang w:val="nb-NO"/>
              </w:rPr>
              <w:t xml:space="preserve">Detektor   </w:t>
            </w:r>
          </w:p>
          <w:p w14:paraId="38C5A80F" w14:textId="099E278F" w:rsidR="00725778" w:rsidRPr="0091678C" w:rsidRDefault="00725778" w:rsidP="00725778">
            <w:pPr>
              <w:rPr>
                <w:lang w:val="nb-NO"/>
              </w:rPr>
            </w:pPr>
            <w:r w:rsidRPr="0091678C">
              <w:rPr>
                <w:lang w:val="nb-NO"/>
              </w:rPr>
              <w:t>%RZA.003.02 funksjon</w:t>
            </w:r>
            <w:r>
              <w:rPr>
                <w:lang w:val="nb-NO"/>
              </w:rPr>
              <w:t xml:space="preserve"> </w:t>
            </w:r>
            <w:r w:rsidRPr="0091678C">
              <w:rPr>
                <w:lang w:val="nb-NO"/>
              </w:rPr>
              <w:t>detektor A</w:t>
            </w:r>
          </w:p>
          <w:p w14:paraId="77EFD4F7" w14:textId="77777777" w:rsidR="00725778" w:rsidRDefault="00725778" w:rsidP="00914559">
            <w:pPr>
              <w:rPr>
                <w:lang w:val="nb-NO"/>
              </w:rPr>
            </w:pPr>
          </w:p>
        </w:tc>
        <w:tc>
          <w:tcPr>
            <w:tcW w:w="5523" w:type="dxa"/>
          </w:tcPr>
          <w:p w14:paraId="409CDF26" w14:textId="77777777" w:rsidR="00725778" w:rsidRPr="00321D24" w:rsidRDefault="00725778" w:rsidP="00725778">
            <w:pPr>
              <w:rPr>
                <w:b/>
                <w:bCs/>
                <w:lang w:val="nb-NO"/>
              </w:rPr>
            </w:pPr>
            <w:r w:rsidRPr="00321D24">
              <w:rPr>
                <w:b/>
                <w:bCs/>
                <w:lang w:val="nb-NO"/>
              </w:rPr>
              <w:t>Eksempel på bruk nummer</w:t>
            </w:r>
          </w:p>
          <w:p w14:paraId="5D29928A" w14:textId="77777777" w:rsidR="00725778" w:rsidRPr="00725778" w:rsidRDefault="00725778" w:rsidP="00725778">
            <w:pPr>
              <w:rPr>
                <w:lang w:val="nb-NO"/>
              </w:rPr>
            </w:pPr>
            <w:r w:rsidRPr="00725778">
              <w:rPr>
                <w:lang w:val="nb-NO"/>
              </w:rPr>
              <w:t xml:space="preserve">%DIZ.001 </w:t>
            </w:r>
            <w:proofErr w:type="spellStart"/>
            <w:r w:rsidRPr="00725778">
              <w:rPr>
                <w:lang w:val="nb-NO"/>
              </w:rPr>
              <w:t>Enfløyet</w:t>
            </w:r>
            <w:proofErr w:type="spellEnd"/>
            <w:r w:rsidRPr="00725778">
              <w:rPr>
                <w:lang w:val="nb-NO"/>
              </w:rPr>
              <w:t xml:space="preserve"> kompaktdør </w:t>
            </w:r>
          </w:p>
          <w:p w14:paraId="1EE79AE4" w14:textId="1B3BC6EE" w:rsidR="00725778" w:rsidRPr="00725778" w:rsidRDefault="00725778" w:rsidP="00725778">
            <w:pPr>
              <w:rPr>
                <w:lang w:val="nb-NO"/>
              </w:rPr>
            </w:pPr>
            <w:r w:rsidRPr="00725778">
              <w:rPr>
                <w:lang w:val="nb-NO"/>
              </w:rPr>
              <w:t xml:space="preserve">%DIZ.002 </w:t>
            </w:r>
            <w:proofErr w:type="spellStart"/>
            <w:r w:rsidRPr="00725778">
              <w:rPr>
                <w:lang w:val="nb-NO"/>
              </w:rPr>
              <w:t>Enfløyet</w:t>
            </w:r>
            <w:proofErr w:type="spellEnd"/>
            <w:r w:rsidRPr="00725778">
              <w:rPr>
                <w:lang w:val="nb-NO"/>
              </w:rPr>
              <w:t xml:space="preserve"> kompaktdør med glassfelt </w:t>
            </w:r>
          </w:p>
          <w:p w14:paraId="362DDFBD" w14:textId="34A0E346" w:rsidR="00725778" w:rsidRDefault="00725778" w:rsidP="00725778">
            <w:pPr>
              <w:rPr>
                <w:lang w:val="nb-NO"/>
              </w:rPr>
            </w:pPr>
            <w:r w:rsidRPr="00725778">
              <w:rPr>
                <w:lang w:val="nb-NO"/>
              </w:rPr>
              <w:t xml:space="preserve">%DIZ.003 </w:t>
            </w:r>
            <w:proofErr w:type="spellStart"/>
            <w:r w:rsidRPr="00725778">
              <w:rPr>
                <w:lang w:val="nb-NO"/>
              </w:rPr>
              <w:t>Enfløyet</w:t>
            </w:r>
            <w:proofErr w:type="spellEnd"/>
            <w:r w:rsidRPr="00725778">
              <w:rPr>
                <w:lang w:val="nb-NO"/>
              </w:rPr>
              <w:t xml:space="preserve"> aluminiums dør</w:t>
            </w:r>
          </w:p>
          <w:p w14:paraId="18ED375F" w14:textId="77777777" w:rsidR="00725778" w:rsidRPr="00725778" w:rsidRDefault="00725778" w:rsidP="00725778">
            <w:pPr>
              <w:rPr>
                <w:lang w:val="nb-NO"/>
              </w:rPr>
            </w:pPr>
            <w:r w:rsidRPr="00725778">
              <w:rPr>
                <w:lang w:val="nb-NO"/>
              </w:rPr>
              <w:t xml:space="preserve">%SQZ.001 VAV-spjeld type A </w:t>
            </w:r>
          </w:p>
          <w:p w14:paraId="5F71E597" w14:textId="77777777" w:rsidR="00725778" w:rsidRDefault="00725778" w:rsidP="00725778">
            <w:pPr>
              <w:rPr>
                <w:lang w:val="nb-NO"/>
              </w:rPr>
            </w:pPr>
            <w:r w:rsidRPr="00725778">
              <w:rPr>
                <w:lang w:val="nb-NO"/>
              </w:rPr>
              <w:t>%SQZ.002 VAV-spjeld type B</w:t>
            </w:r>
          </w:p>
          <w:p w14:paraId="2F81C6E5" w14:textId="77777777" w:rsidR="00725778" w:rsidRDefault="00725778" w:rsidP="00725778">
            <w:pPr>
              <w:rPr>
                <w:lang w:val="nb-NO"/>
              </w:rPr>
            </w:pPr>
          </w:p>
          <w:p w14:paraId="20B80E65" w14:textId="77777777" w:rsidR="00725778" w:rsidRPr="00321D24" w:rsidRDefault="00725778" w:rsidP="00725778">
            <w:pPr>
              <w:rPr>
                <w:b/>
                <w:bCs/>
                <w:lang w:val="nb-NO"/>
              </w:rPr>
            </w:pPr>
            <w:r w:rsidRPr="00321D24">
              <w:rPr>
                <w:b/>
                <w:bCs/>
                <w:lang w:val="nb-NO"/>
              </w:rPr>
              <w:t>Eksempel på bruk av undernummer</w:t>
            </w:r>
          </w:p>
          <w:p w14:paraId="500CEBF1" w14:textId="77777777" w:rsidR="00725778" w:rsidRPr="00725778" w:rsidRDefault="00725778" w:rsidP="00725778">
            <w:pPr>
              <w:rPr>
                <w:lang w:val="nb-NO"/>
              </w:rPr>
            </w:pPr>
            <w:r w:rsidRPr="00725778">
              <w:rPr>
                <w:lang w:val="nb-NO"/>
              </w:rPr>
              <w:t xml:space="preserve">%DIZ.001.001 </w:t>
            </w:r>
            <w:proofErr w:type="spellStart"/>
            <w:r w:rsidRPr="00725778">
              <w:rPr>
                <w:lang w:val="nb-NO"/>
              </w:rPr>
              <w:t>Enfløyet</w:t>
            </w:r>
            <w:proofErr w:type="spellEnd"/>
            <w:r w:rsidRPr="00725778">
              <w:rPr>
                <w:lang w:val="nb-NO"/>
              </w:rPr>
              <w:t xml:space="preserve"> kompaktdør, 8x21M </w:t>
            </w:r>
          </w:p>
          <w:p w14:paraId="1AC45FAF" w14:textId="77777777" w:rsidR="00725778" w:rsidRPr="00725778" w:rsidRDefault="00725778" w:rsidP="00725778">
            <w:pPr>
              <w:rPr>
                <w:lang w:val="nb-NO"/>
              </w:rPr>
            </w:pPr>
            <w:r w:rsidRPr="00725778">
              <w:rPr>
                <w:lang w:val="nb-NO"/>
              </w:rPr>
              <w:t xml:space="preserve">%DIZ.001.002 </w:t>
            </w:r>
            <w:proofErr w:type="spellStart"/>
            <w:r w:rsidRPr="00725778">
              <w:rPr>
                <w:lang w:val="nb-NO"/>
              </w:rPr>
              <w:t>Enfløyet</w:t>
            </w:r>
            <w:proofErr w:type="spellEnd"/>
            <w:r w:rsidRPr="00725778">
              <w:rPr>
                <w:lang w:val="nb-NO"/>
              </w:rPr>
              <w:t xml:space="preserve"> kompaktdør, 10x21M </w:t>
            </w:r>
          </w:p>
          <w:p w14:paraId="7A977BF6" w14:textId="77777777" w:rsidR="00725778" w:rsidRPr="00725778" w:rsidRDefault="00725778" w:rsidP="00725778">
            <w:pPr>
              <w:rPr>
                <w:lang w:val="nb-NO"/>
              </w:rPr>
            </w:pPr>
            <w:r w:rsidRPr="00725778">
              <w:rPr>
                <w:lang w:val="nb-NO"/>
              </w:rPr>
              <w:t xml:space="preserve">%DIZ.002.001 </w:t>
            </w:r>
            <w:proofErr w:type="spellStart"/>
            <w:r w:rsidRPr="00725778">
              <w:rPr>
                <w:lang w:val="nb-NO"/>
              </w:rPr>
              <w:t>Enfløyet</w:t>
            </w:r>
            <w:proofErr w:type="spellEnd"/>
            <w:r w:rsidRPr="00725778">
              <w:rPr>
                <w:lang w:val="nb-NO"/>
              </w:rPr>
              <w:t xml:space="preserve"> kompaktdør med glassfelt, 8x21M </w:t>
            </w:r>
          </w:p>
          <w:p w14:paraId="207B7FD5" w14:textId="77777777" w:rsidR="00725778" w:rsidRPr="00725778" w:rsidRDefault="00725778" w:rsidP="00725778">
            <w:pPr>
              <w:rPr>
                <w:lang w:val="nb-NO"/>
              </w:rPr>
            </w:pPr>
            <w:r w:rsidRPr="00725778">
              <w:rPr>
                <w:lang w:val="nb-NO"/>
              </w:rPr>
              <w:t xml:space="preserve">%DIZ.002.002 </w:t>
            </w:r>
            <w:proofErr w:type="spellStart"/>
            <w:r w:rsidRPr="00725778">
              <w:rPr>
                <w:lang w:val="nb-NO"/>
              </w:rPr>
              <w:t>Enfløyet</w:t>
            </w:r>
            <w:proofErr w:type="spellEnd"/>
            <w:r w:rsidRPr="00725778">
              <w:rPr>
                <w:lang w:val="nb-NO"/>
              </w:rPr>
              <w:t xml:space="preserve"> kompaktdør med glassfelt, 10x21M </w:t>
            </w:r>
          </w:p>
          <w:p w14:paraId="3CE3E4C6" w14:textId="77777777" w:rsidR="00725778" w:rsidRPr="00725778" w:rsidRDefault="00725778" w:rsidP="00725778">
            <w:pPr>
              <w:rPr>
                <w:lang w:val="nb-NO"/>
              </w:rPr>
            </w:pPr>
            <w:r w:rsidRPr="00725778">
              <w:rPr>
                <w:lang w:val="nb-NO"/>
              </w:rPr>
              <w:t xml:space="preserve">%SQZ.001.001 VAV-spjeld type A, dimensjon 1 </w:t>
            </w:r>
          </w:p>
          <w:p w14:paraId="0DCC43F8" w14:textId="77777777" w:rsidR="00725778" w:rsidRPr="00725778" w:rsidRDefault="00725778" w:rsidP="00725778">
            <w:pPr>
              <w:rPr>
                <w:lang w:val="nb-NO"/>
              </w:rPr>
            </w:pPr>
            <w:r w:rsidRPr="00725778">
              <w:rPr>
                <w:lang w:val="nb-NO"/>
              </w:rPr>
              <w:t xml:space="preserve">%SQZ.001.002 VAV-spjeld type A, dimensjon 2 </w:t>
            </w:r>
          </w:p>
          <w:p w14:paraId="705831DF" w14:textId="77777777" w:rsidR="00725778" w:rsidRDefault="00725778" w:rsidP="00725778">
            <w:pPr>
              <w:rPr>
                <w:lang w:val="nb-NO"/>
              </w:rPr>
            </w:pPr>
            <w:r w:rsidRPr="00725778">
              <w:rPr>
                <w:lang w:val="nb-NO"/>
              </w:rPr>
              <w:t>%SQZ.002.001 VAV-spjeld type B, dimensjon 1</w:t>
            </w:r>
          </w:p>
          <w:p w14:paraId="46CA02FD" w14:textId="77777777" w:rsidR="00725778" w:rsidRDefault="00725778" w:rsidP="00914559">
            <w:pPr>
              <w:rPr>
                <w:lang w:val="nb-NO"/>
              </w:rPr>
            </w:pPr>
          </w:p>
        </w:tc>
      </w:tr>
    </w:tbl>
    <w:p w14:paraId="4D64586E" w14:textId="77777777" w:rsidR="00597D31" w:rsidRDefault="00597D31" w:rsidP="0091678C">
      <w:pPr>
        <w:rPr>
          <w:lang w:val="nb-NO"/>
        </w:rPr>
      </w:pPr>
    </w:p>
    <w:p w14:paraId="69D99E47" w14:textId="1A626FB6" w:rsidR="0091678C" w:rsidRDefault="0091678C" w:rsidP="0091678C">
      <w:pPr>
        <w:rPr>
          <w:lang w:val="nb-NO"/>
        </w:rPr>
      </w:pPr>
      <w:r>
        <w:rPr>
          <w:lang w:val="nb-NO"/>
        </w:rPr>
        <w:t>Oppsett som brukes av Nordland fylkeskommune basert på NS 3457</w:t>
      </w:r>
    </w:p>
    <w:tbl>
      <w:tblPr>
        <w:tblStyle w:val="Tabellrutenett"/>
        <w:tblW w:w="0" w:type="auto"/>
        <w:tblLook w:val="04A0" w:firstRow="1" w:lastRow="0" w:firstColumn="1" w:lastColumn="0" w:noHBand="0" w:noVBand="1"/>
      </w:tblPr>
      <w:tblGrid>
        <w:gridCol w:w="4814"/>
        <w:gridCol w:w="4815"/>
      </w:tblGrid>
      <w:tr w:rsidR="0091678C" w14:paraId="18EE6473" w14:textId="77777777" w:rsidTr="002B0A9C">
        <w:tc>
          <w:tcPr>
            <w:tcW w:w="4814" w:type="dxa"/>
          </w:tcPr>
          <w:p w14:paraId="5C9A0653" w14:textId="77777777" w:rsidR="0091678C" w:rsidRDefault="0091678C" w:rsidP="002B0A9C">
            <w:pPr>
              <w:rPr>
                <w:lang w:val="nb-NO"/>
              </w:rPr>
            </w:pPr>
            <w:r>
              <w:rPr>
                <w:noProof/>
              </w:rPr>
              <w:drawing>
                <wp:inline distT="0" distB="0" distL="0" distR="0" wp14:anchorId="16B2D7CE" wp14:editId="660DABA9">
                  <wp:extent cx="2811184" cy="720513"/>
                  <wp:effectExtent l="0" t="0" r="0" b="3810"/>
                  <wp:docPr id="19" name="Bild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845535" cy="729317"/>
                          </a:xfrm>
                          <a:prstGeom prst="rect">
                            <a:avLst/>
                          </a:prstGeom>
                        </pic:spPr>
                      </pic:pic>
                    </a:graphicData>
                  </a:graphic>
                </wp:inline>
              </w:drawing>
            </w:r>
          </w:p>
        </w:tc>
        <w:tc>
          <w:tcPr>
            <w:tcW w:w="4815" w:type="dxa"/>
          </w:tcPr>
          <w:p w14:paraId="1BF173A6" w14:textId="77777777" w:rsidR="0091678C" w:rsidRDefault="0091678C" w:rsidP="002B0A9C">
            <w:pPr>
              <w:rPr>
                <w:lang w:val="nb-NO"/>
              </w:rPr>
            </w:pPr>
            <w:r>
              <w:rPr>
                <w:noProof/>
              </w:rPr>
              <w:drawing>
                <wp:inline distT="0" distB="0" distL="0" distR="0" wp14:anchorId="357F6A95" wp14:editId="74289717">
                  <wp:extent cx="1863869" cy="671214"/>
                  <wp:effectExtent l="0" t="0" r="3175" b="0"/>
                  <wp:docPr id="22" name="Bild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901050" cy="684604"/>
                          </a:xfrm>
                          <a:prstGeom prst="rect">
                            <a:avLst/>
                          </a:prstGeom>
                        </pic:spPr>
                      </pic:pic>
                    </a:graphicData>
                  </a:graphic>
                </wp:inline>
              </w:drawing>
            </w:r>
          </w:p>
        </w:tc>
      </w:tr>
    </w:tbl>
    <w:p w14:paraId="0C904BA6" w14:textId="77777777" w:rsidR="0091678C" w:rsidRDefault="0091678C" w:rsidP="0091678C">
      <w:pPr>
        <w:rPr>
          <w:lang w:val="nb-NO"/>
        </w:rPr>
      </w:pPr>
    </w:p>
    <w:p w14:paraId="172C4FF8" w14:textId="0C066B66" w:rsidR="0091678C" w:rsidRDefault="0091678C" w:rsidP="0091678C">
      <w:pPr>
        <w:rPr>
          <w:lang w:val="nb-NO"/>
        </w:rPr>
      </w:pPr>
      <w:r>
        <w:rPr>
          <w:lang w:val="nb-NO"/>
        </w:rPr>
        <w:t>Forklaring fra NS3457 hvor Nordland fylke bruker komponenttype</w:t>
      </w:r>
      <w:r w:rsidR="002638B6">
        <w:rPr>
          <w:lang w:val="nb-NO"/>
        </w:rPr>
        <w:t xml:space="preserve"> på sitt nivå</w:t>
      </w:r>
    </w:p>
    <w:p w14:paraId="5AEC56E0" w14:textId="19FCD1DB" w:rsidR="0091678C" w:rsidRDefault="0091678C" w:rsidP="00914559">
      <w:pPr>
        <w:rPr>
          <w:lang w:val="nb-NO"/>
        </w:rPr>
      </w:pPr>
      <w:r>
        <w:rPr>
          <w:noProof/>
        </w:rPr>
        <w:drawing>
          <wp:inline distT="0" distB="0" distL="0" distR="0" wp14:anchorId="130B8645" wp14:editId="2C76C44A">
            <wp:extent cx="5817944" cy="2254385"/>
            <wp:effectExtent l="0" t="0" r="0" b="0"/>
            <wp:docPr id="23" name="Bild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826887" cy="2257850"/>
                    </a:xfrm>
                    <a:prstGeom prst="rect">
                      <a:avLst/>
                    </a:prstGeom>
                  </pic:spPr>
                </pic:pic>
              </a:graphicData>
            </a:graphic>
          </wp:inline>
        </w:drawing>
      </w:r>
    </w:p>
    <w:p w14:paraId="5CD3A045" w14:textId="77777777" w:rsidR="0091678C" w:rsidRDefault="0091678C" w:rsidP="00914559">
      <w:pPr>
        <w:rPr>
          <w:lang w:val="nb-NO"/>
        </w:rPr>
      </w:pPr>
    </w:p>
    <w:p w14:paraId="46200327" w14:textId="77777777" w:rsidR="0091678C" w:rsidRDefault="0091678C" w:rsidP="00914559">
      <w:pPr>
        <w:rPr>
          <w:lang w:val="nb-NO"/>
        </w:rPr>
      </w:pPr>
    </w:p>
    <w:p w14:paraId="694D8C4C" w14:textId="77777777" w:rsidR="007F6239" w:rsidRDefault="007F6239" w:rsidP="00914559">
      <w:pPr>
        <w:rPr>
          <w:lang w:val="nb-NO"/>
        </w:rPr>
      </w:pPr>
    </w:p>
    <w:p w14:paraId="2484B41F" w14:textId="77777777" w:rsidR="007F6239" w:rsidRDefault="007F6239" w:rsidP="00914559">
      <w:pPr>
        <w:rPr>
          <w:lang w:val="nb-NO"/>
        </w:rPr>
      </w:pPr>
    </w:p>
    <w:p w14:paraId="4629E527" w14:textId="77777777" w:rsidR="007F6239" w:rsidRDefault="007F6239" w:rsidP="00914559">
      <w:pPr>
        <w:rPr>
          <w:lang w:val="nb-NO"/>
        </w:rPr>
      </w:pPr>
    </w:p>
    <w:p w14:paraId="0E1A1A46" w14:textId="77777777" w:rsidR="007F6239" w:rsidRDefault="007F6239" w:rsidP="00914559">
      <w:pPr>
        <w:rPr>
          <w:lang w:val="nb-NO"/>
        </w:rPr>
      </w:pPr>
    </w:p>
    <w:p w14:paraId="7E85CA92" w14:textId="77777777" w:rsidR="007F6239" w:rsidRDefault="007F6239" w:rsidP="00914559">
      <w:pPr>
        <w:rPr>
          <w:lang w:val="nb-NO"/>
        </w:rPr>
      </w:pPr>
    </w:p>
    <w:p w14:paraId="1D5E7FF9" w14:textId="77777777" w:rsidR="007F6239" w:rsidRDefault="007F6239" w:rsidP="00914559">
      <w:pPr>
        <w:rPr>
          <w:lang w:val="nb-NO"/>
        </w:rPr>
      </w:pPr>
    </w:p>
    <w:bookmarkEnd w:id="51"/>
    <w:p w14:paraId="2251CFB4" w14:textId="73C1F2F6" w:rsidR="00671530" w:rsidRDefault="00ED30E2" w:rsidP="00681575">
      <w:pPr>
        <w:pStyle w:val="Rapporttekst"/>
        <w:ind w:left="0"/>
      </w:pPr>
      <w:r w:rsidRPr="00ED30E2">
        <w:rPr>
          <w:highlight w:val="yellow"/>
        </w:rPr>
        <w:t>Merking av komponenter</w:t>
      </w:r>
      <w:r>
        <w:t xml:space="preserve"> NS 3457-9</w:t>
      </w:r>
    </w:p>
    <w:p w14:paraId="363B7C9B" w14:textId="0810C3C7" w:rsidR="001F2741" w:rsidRDefault="00D776B5" w:rsidP="00681575">
      <w:pPr>
        <w:pStyle w:val="Rapporttekst"/>
        <w:ind w:left="0"/>
      </w:pPr>
      <w:r>
        <w:t>Vi trekker ut hovedpoengene fra standarden og forklarer her</w:t>
      </w:r>
    </w:p>
    <w:p w14:paraId="3AE1867A" w14:textId="6CF8A7F3" w:rsidR="00D776B5" w:rsidRDefault="00D776B5" w:rsidP="00681575">
      <w:pPr>
        <w:pStyle w:val="Rapporttekst"/>
        <w:ind w:left="0"/>
      </w:pPr>
      <w:r>
        <w:rPr>
          <w:noProof/>
        </w:rPr>
        <w:drawing>
          <wp:inline distT="0" distB="0" distL="0" distR="0" wp14:anchorId="1A500479" wp14:editId="238EBD51">
            <wp:extent cx="6120765" cy="4777740"/>
            <wp:effectExtent l="0" t="0" r="0" b="3810"/>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120765" cy="4777740"/>
                    </a:xfrm>
                    <a:prstGeom prst="rect">
                      <a:avLst/>
                    </a:prstGeom>
                  </pic:spPr>
                </pic:pic>
              </a:graphicData>
            </a:graphic>
          </wp:inline>
        </w:drawing>
      </w:r>
    </w:p>
    <w:p w14:paraId="3116824D" w14:textId="77777777" w:rsidR="00D776B5" w:rsidRDefault="00D776B5" w:rsidP="00681575">
      <w:pPr>
        <w:pStyle w:val="Rapporttekst"/>
        <w:ind w:left="0"/>
      </w:pPr>
    </w:p>
    <w:p w14:paraId="56129BB7" w14:textId="77777777" w:rsidR="001F2741" w:rsidRDefault="001F2741" w:rsidP="00681575">
      <w:pPr>
        <w:pStyle w:val="Rapporttekst"/>
        <w:ind w:left="0"/>
      </w:pPr>
    </w:p>
    <w:p w14:paraId="7B106805" w14:textId="77777777" w:rsidR="00D776B5" w:rsidRDefault="00D776B5" w:rsidP="00681575">
      <w:pPr>
        <w:pStyle w:val="Rapporttekst"/>
        <w:ind w:left="0"/>
      </w:pPr>
    </w:p>
    <w:p w14:paraId="4DFF5BF2" w14:textId="77777777" w:rsidR="00D776B5" w:rsidRDefault="00D776B5" w:rsidP="00681575">
      <w:pPr>
        <w:pStyle w:val="Rapporttekst"/>
        <w:ind w:left="0"/>
      </w:pPr>
    </w:p>
    <w:p w14:paraId="4C039669" w14:textId="77777777" w:rsidR="00D776B5" w:rsidRDefault="00D776B5" w:rsidP="00681575">
      <w:pPr>
        <w:pStyle w:val="Rapporttekst"/>
        <w:ind w:left="0"/>
      </w:pPr>
    </w:p>
    <w:p w14:paraId="11F18A16" w14:textId="77777777" w:rsidR="00D776B5" w:rsidRDefault="00D776B5" w:rsidP="00681575">
      <w:pPr>
        <w:pStyle w:val="Rapporttekst"/>
        <w:ind w:left="0"/>
      </w:pPr>
    </w:p>
    <w:p w14:paraId="236AF1E1" w14:textId="77777777" w:rsidR="00D776B5" w:rsidRDefault="00D776B5" w:rsidP="00681575">
      <w:pPr>
        <w:pStyle w:val="Rapporttekst"/>
        <w:ind w:left="0"/>
      </w:pPr>
    </w:p>
    <w:p w14:paraId="7DDF4A50" w14:textId="77777777" w:rsidR="00D776B5" w:rsidRDefault="00D776B5" w:rsidP="00681575">
      <w:pPr>
        <w:pStyle w:val="Rapporttekst"/>
        <w:ind w:left="0"/>
      </w:pPr>
    </w:p>
    <w:p w14:paraId="1ED61F15" w14:textId="77777777" w:rsidR="00D776B5" w:rsidRDefault="00D776B5" w:rsidP="00681575">
      <w:pPr>
        <w:pStyle w:val="Rapporttekst"/>
        <w:ind w:left="0"/>
      </w:pPr>
    </w:p>
    <w:p w14:paraId="45C6B132" w14:textId="77777777" w:rsidR="00D776B5" w:rsidRDefault="00D776B5" w:rsidP="00681575">
      <w:pPr>
        <w:pStyle w:val="Rapporttekst"/>
        <w:ind w:left="0"/>
      </w:pPr>
    </w:p>
    <w:p w14:paraId="76DEAC41" w14:textId="77777777" w:rsidR="002A3F30" w:rsidRDefault="002A3F30" w:rsidP="005D2328">
      <w:pPr>
        <w:pStyle w:val="Overskrift2"/>
      </w:pPr>
      <w:bookmarkStart w:id="52" w:name="_Toc161295522"/>
      <w:r>
        <w:lastRenderedPageBreak/>
        <w:t>Filformater</w:t>
      </w:r>
      <w:bookmarkEnd w:id="52"/>
    </w:p>
    <w:p w14:paraId="5783365E" w14:textId="399B5A6D" w:rsidR="007404B5" w:rsidRDefault="007404B5" w:rsidP="007404B5">
      <w:pPr>
        <w:pStyle w:val="Rapporttekst"/>
        <w:ind w:left="1271" w:hanging="420"/>
      </w:pPr>
      <w:r>
        <w:t>•</w:t>
      </w:r>
      <w:r>
        <w:tab/>
        <w:t xml:space="preserve">FDV-dokumentasjonen skal leveres i godkjente filformater som </w:t>
      </w:r>
      <w:r w:rsidRPr="00041603">
        <w:t>Word</w:t>
      </w:r>
      <w:r>
        <w:t xml:space="preserve">, Excel, PDF og JPG samt tegninger i </w:t>
      </w:r>
      <w:r w:rsidR="00985E96">
        <w:t xml:space="preserve">RVT, </w:t>
      </w:r>
      <w:r>
        <w:t>DWG, PDF og IFC. Dokumentasjon som produktdatablad og lignende foretrekkes i filformat PDF.</w:t>
      </w:r>
      <w:r w:rsidR="00F163C1">
        <w:t xml:space="preserve"> Innmålingsdata leveres i SOSI.</w:t>
      </w:r>
    </w:p>
    <w:p w14:paraId="043869D4" w14:textId="41B39681" w:rsidR="003A6590" w:rsidRPr="0066258F" w:rsidRDefault="003A6590" w:rsidP="004E6B53">
      <w:pPr>
        <w:pStyle w:val="Rapporttekst"/>
        <w:numPr>
          <w:ilvl w:val="0"/>
          <w:numId w:val="7"/>
        </w:numPr>
      </w:pPr>
      <w:r w:rsidRPr="0066258F">
        <w:t>Alle native (originale) filer for alle områder</w:t>
      </w:r>
    </w:p>
    <w:p w14:paraId="54D717DF" w14:textId="74EF3D60" w:rsidR="007404B5" w:rsidRDefault="007404B5" w:rsidP="00F163C1">
      <w:pPr>
        <w:pStyle w:val="Rapporttekst"/>
        <w:ind w:left="1271" w:hanging="420"/>
      </w:pPr>
      <w:r>
        <w:t>•</w:t>
      </w:r>
      <w:r>
        <w:tab/>
      </w:r>
      <w:r w:rsidRPr="00041603">
        <w:t>FDV-dokumentasjon skal være søkbar i friteks</w:t>
      </w:r>
      <w:r>
        <w:t>t</w:t>
      </w:r>
      <w:r w:rsidRPr="00041603">
        <w:t xml:space="preserve">. </w:t>
      </w:r>
      <w:r>
        <w:t>Dokumentasjon som kun er skannet og ikke søkbar i frite</w:t>
      </w:r>
      <w:r w:rsidR="005E2C9A">
        <w:t>k</w:t>
      </w:r>
      <w:r>
        <w:t>st ansees som ikke tilstrekkelig.</w:t>
      </w:r>
      <w:r w:rsidR="005E2C9A">
        <w:t xml:space="preserve"> Skannede dokumenter </w:t>
      </w:r>
      <w:r w:rsidR="00C41E2F">
        <w:t>skal</w:t>
      </w:r>
      <w:r w:rsidR="005E2C9A">
        <w:t xml:space="preserve"> </w:t>
      </w:r>
      <w:r w:rsidR="00A563A8">
        <w:t>ha tekst</w:t>
      </w:r>
      <w:r w:rsidR="00BC1BA7">
        <w:t>gjenkjenning</w:t>
      </w:r>
      <w:r w:rsidR="005E2C9A">
        <w:t xml:space="preserve"> (OCR). </w:t>
      </w:r>
    </w:p>
    <w:p w14:paraId="5ABBA53F" w14:textId="77777777" w:rsidR="007404B5" w:rsidRDefault="007404B5" w:rsidP="007404B5">
      <w:pPr>
        <w:pStyle w:val="Rapporttekst"/>
      </w:pPr>
    </w:p>
    <w:p w14:paraId="6BBF368E" w14:textId="721B60A3" w:rsidR="002D16E4" w:rsidRDefault="002D16E4" w:rsidP="005D2328">
      <w:pPr>
        <w:pStyle w:val="Overskrift2"/>
      </w:pPr>
      <w:bookmarkStart w:id="53" w:name="_Toc161295523"/>
      <w:bookmarkStart w:id="54" w:name="_Hlk36495033"/>
      <w:r>
        <w:t>Testing</w:t>
      </w:r>
      <w:r w:rsidR="009B78A8">
        <w:t>/</w:t>
      </w:r>
      <w:r w:rsidR="009B78A8" w:rsidRPr="009B78A8">
        <w:t>systematisk ferdigstillelse</w:t>
      </w:r>
      <w:bookmarkEnd w:id="53"/>
    </w:p>
    <w:p w14:paraId="219CC92B" w14:textId="1F572F13" w:rsidR="002D16E4" w:rsidRDefault="002D16E4" w:rsidP="002D16E4">
      <w:pPr>
        <w:pStyle w:val="Rapporttekst"/>
      </w:pPr>
      <w:r w:rsidRPr="002D16E4">
        <w:t>Det skal utarbeides testformular/innreguleringsrapporter for alle tekniske anlegg, inkl. protokoller fra tverrfaglig funksjonstesting. Manglende innreguleringsprotokoll ansees som vesentlig mangel.</w:t>
      </w:r>
    </w:p>
    <w:p w14:paraId="6EB5A811" w14:textId="6CA4474C" w:rsidR="009B78A8" w:rsidRPr="0066258F" w:rsidRDefault="009B78A8" w:rsidP="002D16E4">
      <w:pPr>
        <w:pStyle w:val="Rapporttekst"/>
      </w:pPr>
      <w:r w:rsidRPr="0066258F">
        <w:t>Følgene</w:t>
      </w:r>
      <w:r w:rsidR="00881679">
        <w:t xml:space="preserve"> eksempler</w:t>
      </w:r>
      <w:r w:rsidR="00F47C96">
        <w:t xml:space="preserve"> på</w:t>
      </w:r>
      <w:r w:rsidRPr="0066258F">
        <w:t xml:space="preserve"> standarder og veiledninger skal følges i forbindelse med systematisk ferdigstillelse</w:t>
      </w:r>
    </w:p>
    <w:p w14:paraId="4F19C168" w14:textId="77777777" w:rsidR="009B78A8" w:rsidRPr="006E55A4" w:rsidRDefault="003A6590" w:rsidP="004E6B53">
      <w:pPr>
        <w:pStyle w:val="Rapporttekst"/>
        <w:numPr>
          <w:ilvl w:val="0"/>
          <w:numId w:val="7"/>
        </w:numPr>
      </w:pPr>
      <w:r w:rsidRPr="006E55A4">
        <w:t>NS 6450:2016 Idriftsetting og prøvedrift av tekniske bygningsinstallasjoner</w:t>
      </w:r>
    </w:p>
    <w:p w14:paraId="46C9433A" w14:textId="5529779A" w:rsidR="003A6590" w:rsidRPr="006E55A4" w:rsidRDefault="003A6590" w:rsidP="004E6B53">
      <w:pPr>
        <w:pStyle w:val="Rapporttekst"/>
        <w:numPr>
          <w:ilvl w:val="0"/>
          <w:numId w:val="7"/>
        </w:numPr>
      </w:pPr>
      <w:r w:rsidRPr="006E55A4">
        <w:t>BA2015 - Veileder om systematisk ferdigstillelse</w:t>
      </w:r>
    </w:p>
    <w:p w14:paraId="32DE2A5C" w14:textId="7A8EDF80" w:rsidR="009B78A8" w:rsidRPr="006E55A4" w:rsidRDefault="009B78A8" w:rsidP="004E6B53">
      <w:pPr>
        <w:pStyle w:val="Rapporttekst"/>
        <w:numPr>
          <w:ilvl w:val="0"/>
          <w:numId w:val="7"/>
        </w:numPr>
      </w:pPr>
      <w:r w:rsidRPr="006E55A4">
        <w:t>Statsbygg PA 0701</w:t>
      </w:r>
      <w:r w:rsidR="00975626">
        <w:t>-1</w:t>
      </w:r>
      <w:r w:rsidRPr="006E55A4">
        <w:t xml:space="preserve"> – systematisk ferdigstillelse</w:t>
      </w:r>
    </w:p>
    <w:p w14:paraId="73F251D0" w14:textId="4F3FDC2B" w:rsidR="00881679" w:rsidRPr="006E55A4" w:rsidRDefault="00881679" w:rsidP="004E6B53">
      <w:pPr>
        <w:pStyle w:val="Rapporttekst"/>
        <w:numPr>
          <w:ilvl w:val="0"/>
          <w:numId w:val="7"/>
        </w:numPr>
      </w:pPr>
      <w:r w:rsidRPr="006E55A4">
        <w:t>NS 3935:2019 Integrerte tekniske bygningsinstallasjoner – Prosjektering, utførelse og idriftsettelse</w:t>
      </w:r>
    </w:p>
    <w:p w14:paraId="5FEE2D0B" w14:textId="77777777" w:rsidR="00B21089" w:rsidRPr="00881679" w:rsidRDefault="00B21089" w:rsidP="004E6B53">
      <w:pPr>
        <w:pStyle w:val="Rapporttekst"/>
        <w:numPr>
          <w:ilvl w:val="0"/>
          <w:numId w:val="7"/>
        </w:numPr>
      </w:pPr>
    </w:p>
    <w:p w14:paraId="6651F81C" w14:textId="63930A17" w:rsidR="002D16E4" w:rsidRPr="00881679" w:rsidRDefault="005A5872" w:rsidP="005D2328">
      <w:pPr>
        <w:pStyle w:val="Overskrift2"/>
      </w:pPr>
      <w:bookmarkStart w:id="55" w:name="_Toc161295524"/>
      <w:bookmarkEnd w:id="54"/>
      <w:r>
        <w:t>Vedlikeholdsplan</w:t>
      </w:r>
      <w:r w:rsidR="003A6590">
        <w:t>/</w:t>
      </w:r>
      <w:r w:rsidR="003A6590" w:rsidRPr="00881679">
        <w:t>serviceavtaler</w:t>
      </w:r>
      <w:bookmarkEnd w:id="55"/>
    </w:p>
    <w:p w14:paraId="7C73E97A" w14:textId="479D6C8B" w:rsidR="009E21AC" w:rsidRPr="009D536B" w:rsidRDefault="009D536B" w:rsidP="009D536B">
      <w:pPr>
        <w:pStyle w:val="Rapporttekst"/>
        <w:rPr>
          <w:b/>
          <w:bCs/>
        </w:rPr>
      </w:pPr>
      <w:r w:rsidRPr="000A3BF3">
        <w:t>Systemer, bygningsdeler, komponenter og utstyr</w:t>
      </w:r>
      <w:r w:rsidR="009E21AC" w:rsidRPr="001A12D2">
        <w:rPr>
          <w:b/>
          <w:bCs/>
        </w:rPr>
        <w:t xml:space="preserve"> som det er definert periodiske aktiviteter på skal merkes av i </w:t>
      </w:r>
      <w:r w:rsidR="009E21AC" w:rsidRPr="00975626">
        <w:rPr>
          <w:b/>
          <w:bCs/>
          <w:highlight w:val="yellow"/>
        </w:rPr>
        <w:t>sjekklisten</w:t>
      </w:r>
      <w:r w:rsidR="00975626" w:rsidRPr="00975626">
        <w:rPr>
          <w:b/>
          <w:bCs/>
          <w:highlight w:val="yellow"/>
        </w:rPr>
        <w:t xml:space="preserve"> og det skal etableres objekter i Facilit</w:t>
      </w:r>
      <w:r w:rsidR="00975626">
        <w:rPr>
          <w:b/>
          <w:bCs/>
        </w:rPr>
        <w:t xml:space="preserve"> </w:t>
      </w:r>
    </w:p>
    <w:p w14:paraId="484E3E65" w14:textId="6052698D" w:rsidR="009E21AC" w:rsidRDefault="009E21AC" w:rsidP="00F163C1">
      <w:pPr>
        <w:pStyle w:val="Rapporttekst"/>
      </w:pPr>
      <w:r>
        <w:t>Nordland fylkeskommune</w:t>
      </w:r>
      <w:r w:rsidR="00F163C1">
        <w:t xml:space="preserve"> setter krav til at vedlikeholdsposter som må gjennomføres for å opprettholde</w:t>
      </w:r>
      <w:r w:rsidR="008F14D9">
        <w:t xml:space="preserve"> </w:t>
      </w:r>
      <w:r w:rsidR="008F14D9" w:rsidRPr="00E41555">
        <w:rPr>
          <w:b/>
          <w:bCs/>
        </w:rPr>
        <w:t>eiers lovpålagte ansvar,</w:t>
      </w:r>
      <w:r w:rsidR="00F163C1" w:rsidRPr="00E41555">
        <w:rPr>
          <w:b/>
          <w:bCs/>
        </w:rPr>
        <w:t xml:space="preserve"> garantier samt oppgitt levetid</w:t>
      </w:r>
      <w:r w:rsidR="00975626">
        <w:rPr>
          <w:b/>
          <w:bCs/>
        </w:rPr>
        <w:t xml:space="preserve"> (LCC)</w:t>
      </w:r>
      <w:r w:rsidR="00F163C1" w:rsidRPr="000A3BF3">
        <w:t xml:space="preserve"> av produkter skal </w:t>
      </w:r>
      <w:r w:rsidR="0014615A" w:rsidRPr="000A3BF3">
        <w:t>legges inn i FDV- systemet</w:t>
      </w:r>
      <w:r w:rsidR="00F163C1" w:rsidRPr="001A7C28">
        <w:t xml:space="preserve">. </w:t>
      </w:r>
      <w:r w:rsidR="00032129">
        <w:t xml:space="preserve">Forslag til </w:t>
      </w:r>
      <w:proofErr w:type="spellStart"/>
      <w:r w:rsidR="00032129">
        <w:t>årshjul</w:t>
      </w:r>
      <w:proofErr w:type="spellEnd"/>
      <w:r w:rsidR="00032129">
        <w:t xml:space="preserve"> lages og leveres til FDVU-ansvarlig i NFK</w:t>
      </w:r>
      <w:r w:rsidR="00770865">
        <w:t xml:space="preserve"> senest </w:t>
      </w:r>
      <w:r w:rsidR="00405341">
        <w:t>3 uker før overtakelse</w:t>
      </w:r>
      <w:r w:rsidR="00032129">
        <w:t xml:space="preserve">. </w:t>
      </w:r>
    </w:p>
    <w:p w14:paraId="7EBBE8AF" w14:textId="77777777" w:rsidR="00975626" w:rsidRDefault="001A7C28" w:rsidP="005D754D">
      <w:pPr>
        <w:pStyle w:val="Rapporttekst"/>
      </w:pPr>
      <w:r w:rsidRPr="005D754D">
        <w:t xml:space="preserve">Tilbud på serviceavtaler for aktuelle bygg/anlegg og inngåtte serviceavtaler skal legges ved                        FDV-leveransen. </w:t>
      </w:r>
    </w:p>
    <w:p w14:paraId="33ECC54E" w14:textId="64562AB1" w:rsidR="003A6590" w:rsidRPr="0014615A" w:rsidRDefault="003A6590" w:rsidP="003A6590">
      <w:pPr>
        <w:ind w:firstLine="851"/>
        <w:rPr>
          <w:lang w:val="nb-NO"/>
        </w:rPr>
      </w:pPr>
      <w:bookmarkStart w:id="56" w:name="_Hlk36495112"/>
      <w:r w:rsidRPr="0014615A">
        <w:rPr>
          <w:lang w:val="nb-NO"/>
        </w:rPr>
        <w:t>Eksempel på serviceavtaler</w:t>
      </w:r>
    </w:p>
    <w:p w14:paraId="5F6B1FDB" w14:textId="6CD23DD8" w:rsidR="002D16E4" w:rsidRDefault="003A6590" w:rsidP="0014615A">
      <w:pPr>
        <w:ind w:left="851"/>
        <w:rPr>
          <w:lang w:val="nb-NO"/>
        </w:rPr>
      </w:pPr>
      <w:r w:rsidRPr="0014615A">
        <w:rPr>
          <w:lang w:val="nb-NO"/>
        </w:rPr>
        <w:t>Alle branntekniske funksjonene ved bygget slik som nødlyssystem, røykluker, brannalarmanlegg, sprinklersystem, slukkemiddel, branngardiner osv</w:t>
      </w:r>
      <w:r w:rsidR="00DF5D3B">
        <w:rPr>
          <w:lang w:val="nb-NO"/>
        </w:rPr>
        <w:t>.</w:t>
      </w:r>
    </w:p>
    <w:p w14:paraId="3058F97F" w14:textId="455E992D" w:rsidR="00473A98" w:rsidRDefault="00473A98" w:rsidP="0014615A">
      <w:pPr>
        <w:ind w:left="851"/>
        <w:rPr>
          <w:lang w:val="nb-NO"/>
        </w:rPr>
      </w:pPr>
    </w:p>
    <w:p w14:paraId="19313CDA" w14:textId="7E27E11A" w:rsidR="00473A98" w:rsidRDefault="00473A98" w:rsidP="0014615A">
      <w:pPr>
        <w:ind w:left="851"/>
        <w:rPr>
          <w:lang w:val="nb-NO"/>
        </w:rPr>
      </w:pPr>
    </w:p>
    <w:p w14:paraId="5AF3A8F1" w14:textId="0EAD29B2" w:rsidR="00473A98" w:rsidRDefault="00473A98" w:rsidP="0014615A">
      <w:pPr>
        <w:ind w:left="851"/>
        <w:rPr>
          <w:lang w:val="nb-NO"/>
        </w:rPr>
      </w:pPr>
    </w:p>
    <w:p w14:paraId="24255A1F" w14:textId="710F6E13" w:rsidR="009E21AC" w:rsidRDefault="009E21AC" w:rsidP="0014615A">
      <w:pPr>
        <w:ind w:left="851"/>
        <w:rPr>
          <w:lang w:val="nb-NO"/>
        </w:rPr>
      </w:pPr>
    </w:p>
    <w:p w14:paraId="77FECC67" w14:textId="77777777" w:rsidR="009E21AC" w:rsidRDefault="009E21AC" w:rsidP="0014615A">
      <w:pPr>
        <w:ind w:left="851"/>
        <w:rPr>
          <w:lang w:val="nb-NO"/>
        </w:rPr>
      </w:pPr>
    </w:p>
    <w:p w14:paraId="4F7FDD6B" w14:textId="77777777" w:rsidR="00473A98" w:rsidRPr="0014615A" w:rsidRDefault="00473A98" w:rsidP="0014615A">
      <w:pPr>
        <w:ind w:left="851"/>
        <w:rPr>
          <w:lang w:val="nb-NO"/>
        </w:rPr>
      </w:pPr>
    </w:p>
    <w:p w14:paraId="2BB20A46" w14:textId="77777777" w:rsidR="002D16E4" w:rsidRDefault="002D16E4" w:rsidP="005D2328">
      <w:pPr>
        <w:pStyle w:val="Overskrift2"/>
      </w:pPr>
      <w:bookmarkStart w:id="57" w:name="_Toc161295525"/>
      <w:bookmarkEnd w:id="56"/>
      <w:r>
        <w:lastRenderedPageBreak/>
        <w:t>Opplæring</w:t>
      </w:r>
      <w:bookmarkEnd w:id="57"/>
      <w:r>
        <w:t xml:space="preserve"> </w:t>
      </w:r>
    </w:p>
    <w:p w14:paraId="4985B9F8" w14:textId="312534BE" w:rsidR="00473A98" w:rsidRDefault="00473A98" w:rsidP="00473A98">
      <w:pPr>
        <w:pStyle w:val="Rapporttekst"/>
      </w:pPr>
      <w:r>
        <w:t xml:space="preserve">For å sikre god og riktig bruk av bygget skal entreprenøren foreta opplæring av personell. (NS6450) Dette kan omfatte </w:t>
      </w:r>
      <w:r w:rsidR="000306CF">
        <w:t>bygg drifter</w:t>
      </w:r>
      <w:r>
        <w:t>, drifts- og vedlikeholds personell, forvaltere og andre brukere av bygget</w:t>
      </w:r>
    </w:p>
    <w:p w14:paraId="2A3C290D" w14:textId="4D7343E6" w:rsidR="00473A98" w:rsidRDefault="00473A98" w:rsidP="00473A98">
      <w:pPr>
        <w:pStyle w:val="Rapporttekst"/>
      </w:pPr>
      <w:r>
        <w:t>Signerte opplæringslister/fremmøteprotokoller legges inn som del av FDVU-dokumentasjonen. (Se også NS3456:2022, tabell 2, Bygningsdel nr. 192)</w:t>
      </w:r>
    </w:p>
    <w:p w14:paraId="60FF95E9" w14:textId="00906D58" w:rsidR="00473A98" w:rsidRDefault="00473A98" w:rsidP="00473A98">
      <w:pPr>
        <w:pStyle w:val="Rapporttekst"/>
      </w:pPr>
      <w:r>
        <w:t>FDVU-dokumentasjonen som er nødvendig for gjennomføring av drift skal benyttes som grunnlagsdokumentasjon og det skal legges vekt på bruk og forståelse av denne</w:t>
      </w:r>
    </w:p>
    <w:p w14:paraId="4E0CE599" w14:textId="2FDF558C" w:rsidR="00473A98" w:rsidRDefault="00473A98" w:rsidP="00473A98">
      <w:pPr>
        <w:pStyle w:val="Rapporttekst"/>
      </w:pPr>
      <w:r>
        <w:t>Dokumentasjonen skal være levert og gjennomgått før idriftsettingsfase. (NS6450)</w:t>
      </w:r>
    </w:p>
    <w:p w14:paraId="557AA38E" w14:textId="77777777" w:rsidR="00B21089" w:rsidRDefault="00B21089" w:rsidP="00E16E6D">
      <w:pPr>
        <w:pStyle w:val="Rapporttekst"/>
      </w:pPr>
    </w:p>
    <w:p w14:paraId="5CE1538E" w14:textId="77777777" w:rsidR="00B21089" w:rsidRDefault="00B21089" w:rsidP="00B21089">
      <w:pPr>
        <w:pStyle w:val="Overskrift2"/>
      </w:pPr>
      <w:bookmarkStart w:id="58" w:name="_Toc161295526"/>
      <w:r>
        <w:t>Egenkontroll</w:t>
      </w:r>
      <w:bookmarkEnd w:id="58"/>
    </w:p>
    <w:p w14:paraId="4B4F47AD" w14:textId="77777777" w:rsidR="00B21089" w:rsidRDefault="00B21089" w:rsidP="00B21089">
      <w:pPr>
        <w:pStyle w:val="Rapporttekst"/>
      </w:pPr>
      <w:r w:rsidRPr="00ED756C">
        <w:t xml:space="preserve">Entreprenøren </w:t>
      </w:r>
      <w:r>
        <w:t>skal foreta egenkontroll av det faglige innholdet i dokumentasjonen og sikre at denne er i samsvar med det som faktisk er levert i prosjektet.</w:t>
      </w:r>
    </w:p>
    <w:p w14:paraId="3B7D9090" w14:textId="77777777" w:rsidR="00B21089" w:rsidRPr="004D32E5" w:rsidRDefault="00B21089" w:rsidP="00B21089">
      <w:pPr>
        <w:pStyle w:val="Rapporttekst"/>
        <w:numPr>
          <w:ilvl w:val="0"/>
          <w:numId w:val="7"/>
        </w:numPr>
      </w:pPr>
      <w:r>
        <w:t xml:space="preserve">Egenkontroll på at leveransen er i henhold til denne kravspesifikasjonen blir overordnet bekreftet ved underskrift av ansvarsrett og samsvars/kontroll erklæring. Dette sammen med bekreftelse på innhold i sjekkliste på utført egenkontroll er tilfredsstillende. </w:t>
      </w:r>
    </w:p>
    <w:p w14:paraId="5B1FC08C" w14:textId="1AAFAE63" w:rsidR="00B21089" w:rsidRDefault="00B21089" w:rsidP="00B21089">
      <w:pPr>
        <w:pStyle w:val="Rapporttekst"/>
        <w:numPr>
          <w:ilvl w:val="0"/>
          <w:numId w:val="7"/>
        </w:numPr>
      </w:pPr>
      <w:r>
        <w:t>Egenkontroll på sjekk av tegningsleveransen.</w:t>
      </w:r>
    </w:p>
    <w:p w14:paraId="60C1BC24" w14:textId="6E7F1668" w:rsidR="00B4194C" w:rsidRDefault="00B4194C" w:rsidP="00B21089">
      <w:pPr>
        <w:pStyle w:val="Rapporttekst"/>
        <w:numPr>
          <w:ilvl w:val="0"/>
          <w:numId w:val="7"/>
        </w:numPr>
      </w:pPr>
      <w:r w:rsidRPr="005D754D">
        <w:t>Egenkontroll av FDV-leveransen utføres også ved å kontrollere innhold i sjekklisten mot hva som er lagt inn FDV systemets</w:t>
      </w:r>
      <w:r>
        <w:t xml:space="preserve"> bokmodul FDV dokumentasjon</w:t>
      </w:r>
    </w:p>
    <w:p w14:paraId="3C09E0FF" w14:textId="77777777" w:rsidR="00B21089" w:rsidRPr="002A6E12" w:rsidRDefault="00B21089" w:rsidP="00B21089">
      <w:pPr>
        <w:pStyle w:val="Rapporttekst"/>
        <w:rPr>
          <w:color w:val="FF0000"/>
        </w:rPr>
      </w:pPr>
    </w:p>
    <w:p w14:paraId="620970EC" w14:textId="77777777" w:rsidR="00B21089" w:rsidRDefault="00B21089" w:rsidP="00B21089">
      <w:pPr>
        <w:pStyle w:val="Overskrift2"/>
      </w:pPr>
      <w:bookmarkStart w:id="59" w:name="_Toc2969223"/>
      <w:bookmarkStart w:id="60" w:name="_Toc161295527"/>
      <w:r>
        <w:t>Fremdrift</w:t>
      </w:r>
      <w:bookmarkEnd w:id="59"/>
      <w:bookmarkEnd w:id="60"/>
    </w:p>
    <w:p w14:paraId="1F3E0938" w14:textId="77777777" w:rsidR="00B21089" w:rsidRDefault="00B21089" w:rsidP="00B21089">
      <w:pPr>
        <w:pStyle w:val="Rapporttekst"/>
      </w:pPr>
      <w:r>
        <w:t>Arbeid med FDVU-dokumentasjon skal starte umiddelbart (etter kontraktinngåelse) med tilpasning av sjekkliste til prosjekt. Ferdigstilt FDVU-dokumentasjon legges inn i FDV-system fortløpende og vil bli kontrollert av byggherre direkte i FDV-system speilet mot</w:t>
      </w:r>
      <w:r w:rsidRPr="005B143A">
        <w:rPr>
          <w:color w:val="FF0000"/>
        </w:rPr>
        <w:t xml:space="preserve"> </w:t>
      </w:r>
      <w:r w:rsidRPr="0014615A">
        <w:t>sjekklisten.</w:t>
      </w:r>
      <w:r>
        <w:t xml:space="preserve"> </w:t>
      </w:r>
      <w:bookmarkStart w:id="61" w:name="_Hlk36535173"/>
      <w:r>
        <w:t xml:space="preserve">Fremdriften måles i egne møter og fremdriftsplan </w:t>
      </w:r>
      <w:r w:rsidRPr="0014615A">
        <w:t>utarbeides a</w:t>
      </w:r>
      <w:r>
        <w:t>v ansvarlig utførende</w:t>
      </w:r>
      <w:r w:rsidRPr="00BD5AD1">
        <w:rPr>
          <w:color w:val="FF0000"/>
        </w:rPr>
        <w:t xml:space="preserve"> </w:t>
      </w:r>
      <w:r>
        <w:t>hvor omfanget baseres på prosjektet. Oppstartmøte avholdes kort tid etter kontraktinngåelse med de aktuelle FDV ansvarlige i prosjektet. Bistand utover oppstartsmøte avtales særskilt.</w:t>
      </w:r>
    </w:p>
    <w:bookmarkEnd w:id="61"/>
    <w:p w14:paraId="29F46A02" w14:textId="77777777" w:rsidR="00B21089" w:rsidRDefault="00B21089" w:rsidP="00B21089">
      <w:pPr>
        <w:pStyle w:val="Rapporttekst"/>
      </w:pPr>
    </w:p>
    <w:p w14:paraId="4B449D2B" w14:textId="516B1F2E" w:rsidR="007125C3" w:rsidRDefault="0077676F" w:rsidP="00C53F63">
      <w:pPr>
        <w:pStyle w:val="Rapporttekst"/>
      </w:pPr>
      <w:r w:rsidRPr="00000015">
        <w:br w:type="page"/>
      </w:r>
    </w:p>
    <w:p w14:paraId="188C1B06" w14:textId="77777777" w:rsidR="00570B4A" w:rsidRDefault="00570B4A" w:rsidP="00570B4A">
      <w:pPr>
        <w:pStyle w:val="Rapporttekst"/>
        <w:ind w:left="0"/>
      </w:pPr>
    </w:p>
    <w:p w14:paraId="3B442DC8" w14:textId="6ADE9201" w:rsidR="007125C3" w:rsidRPr="00570B4A" w:rsidRDefault="00047607" w:rsidP="007125C3">
      <w:pPr>
        <w:pStyle w:val="Overskrift1"/>
      </w:pPr>
      <w:bookmarkStart w:id="62" w:name="_Hlk129153019"/>
      <w:bookmarkStart w:id="63" w:name="_Toc161295528"/>
      <w:bookmarkStart w:id="64" w:name="_Hlk123370924"/>
      <w:bookmarkStart w:id="65" w:name="_Hlk36536722"/>
      <w:r w:rsidRPr="00570B4A">
        <w:t xml:space="preserve">BIM </w:t>
      </w:r>
      <w:r w:rsidR="007125C3" w:rsidRPr="00570B4A">
        <w:t xml:space="preserve">modell </w:t>
      </w:r>
      <w:r w:rsidR="008B0BE3" w:rsidRPr="00570B4A">
        <w:t xml:space="preserve">- </w:t>
      </w:r>
      <w:bookmarkEnd w:id="62"/>
      <w:r w:rsidR="008B0BE3" w:rsidRPr="00570B4A">
        <w:t>informasjon</w:t>
      </w:r>
      <w:r w:rsidR="00E7297C" w:rsidRPr="00570B4A">
        <w:t>s</w:t>
      </w:r>
      <w:r w:rsidR="008B0BE3" w:rsidRPr="00570B4A">
        <w:t>berikelse</w:t>
      </w:r>
      <w:bookmarkEnd w:id="63"/>
    </w:p>
    <w:bookmarkEnd w:id="64"/>
    <w:p w14:paraId="103314F9" w14:textId="77777777" w:rsidR="00B21825" w:rsidRPr="00570B4A" w:rsidRDefault="00B21825" w:rsidP="00F9703E">
      <w:pPr>
        <w:pStyle w:val="Rapporttekst"/>
      </w:pPr>
    </w:p>
    <w:p w14:paraId="2944329A" w14:textId="194F4B70" w:rsidR="00B21825" w:rsidRPr="00570B4A" w:rsidRDefault="00C75A04" w:rsidP="00B21825">
      <w:pPr>
        <w:pStyle w:val="Rapporttekst"/>
      </w:pPr>
      <w:r w:rsidRPr="005D754D">
        <w:t xml:space="preserve">Prosjektet </w:t>
      </w:r>
      <w:r w:rsidR="0092791D">
        <w:t>Nordland Fylkeskommune</w:t>
      </w:r>
      <w:r w:rsidR="00B21825" w:rsidRPr="00570B4A">
        <w:t xml:space="preserve"> </w:t>
      </w:r>
      <w:r w:rsidR="000337AB">
        <w:t>har mål om å bruke</w:t>
      </w:r>
      <w:r w:rsidR="00B21825" w:rsidRPr="00570B4A">
        <w:t xml:space="preserve"> BIM modellen i prosjektet effektiv inn i forvaltning, drift, vedlikehold og utvikling av bygget.</w:t>
      </w:r>
    </w:p>
    <w:p w14:paraId="59B02DA1" w14:textId="4D1BC3EF" w:rsidR="00B21825" w:rsidRPr="00570B4A" w:rsidRDefault="00B21825" w:rsidP="00F9703E">
      <w:pPr>
        <w:pStyle w:val="Rapporttekst"/>
      </w:pPr>
      <w:r w:rsidRPr="007E0BA8">
        <w:t xml:space="preserve">Følgende </w:t>
      </w:r>
      <w:r w:rsidR="00725233" w:rsidRPr="007E0BA8">
        <w:t xml:space="preserve">skal </w:t>
      </w:r>
      <w:r w:rsidR="00CF49EC">
        <w:t>settes</w:t>
      </w:r>
      <w:r w:rsidR="00D70402" w:rsidRPr="00570B4A">
        <w:t xml:space="preserve"> i forhold til FDVU</w:t>
      </w:r>
      <w:r w:rsidRPr="00570B4A">
        <w:t xml:space="preserve"> </w:t>
      </w:r>
      <w:r w:rsidR="00CF49EC">
        <w:t>og</w:t>
      </w:r>
      <w:r w:rsidRPr="00570B4A">
        <w:t xml:space="preserve"> BIM modellen</w:t>
      </w:r>
    </w:p>
    <w:p w14:paraId="3CBCED77" w14:textId="3AC2F13C" w:rsidR="00B21825" w:rsidRPr="00570B4A" w:rsidRDefault="00B21825" w:rsidP="000337AB">
      <w:pPr>
        <w:pStyle w:val="Rapporttekst"/>
        <w:numPr>
          <w:ilvl w:val="0"/>
          <w:numId w:val="5"/>
        </w:numPr>
      </w:pPr>
      <w:r w:rsidRPr="00570B4A">
        <w:t>Alle systemer</w:t>
      </w:r>
      <w:r w:rsidR="000337AB">
        <w:t>, bygningsdeler</w:t>
      </w:r>
      <w:r w:rsidRPr="00570B4A">
        <w:t xml:space="preserve"> og komponenter som det skal utføres drift og vedlik</w:t>
      </w:r>
      <w:r w:rsidR="008B0BE3" w:rsidRPr="00570B4A">
        <w:t>ehold på skal merkes i modell</w:t>
      </w:r>
      <w:r w:rsidR="00D70402" w:rsidRPr="00570B4A">
        <w:t>. Entreprenør skal</w:t>
      </w:r>
      <w:r w:rsidR="000337AB">
        <w:t xml:space="preserve"> i sin</w:t>
      </w:r>
      <w:r w:rsidR="00D70402" w:rsidRPr="00570B4A">
        <w:t xml:space="preserve"> </w:t>
      </w:r>
      <w:r w:rsidR="003567B3">
        <w:t>TF</w:t>
      </w:r>
      <w:r w:rsidR="000337AB">
        <w:t>M</w:t>
      </w:r>
      <w:r w:rsidR="003567B3">
        <w:t>-ID ma</w:t>
      </w:r>
      <w:r w:rsidR="0040169D">
        <w:t>nual</w:t>
      </w:r>
      <w:r w:rsidR="003567B3">
        <w:t xml:space="preserve"> (sjekklisten</w:t>
      </w:r>
      <w:r w:rsidR="000337AB">
        <w:t xml:space="preserve"> egen kolonne</w:t>
      </w:r>
      <w:r w:rsidR="003567B3">
        <w:t>)</w:t>
      </w:r>
      <w:r w:rsidR="000337AB">
        <w:t xml:space="preserve"> merke av hvor det skal utføres periodisk aktiviteter.</w:t>
      </w:r>
    </w:p>
    <w:p w14:paraId="3D6F2EA4" w14:textId="4212F509" w:rsidR="008B0BE3" w:rsidRPr="00570B4A" w:rsidRDefault="008B0BE3" w:rsidP="00DA2775">
      <w:pPr>
        <w:pStyle w:val="Rapporttekst"/>
        <w:numPr>
          <w:ilvl w:val="0"/>
          <w:numId w:val="5"/>
        </w:numPr>
      </w:pPr>
      <w:r w:rsidRPr="00570B4A">
        <w:t xml:space="preserve">Merking skal følge </w:t>
      </w:r>
      <w:r w:rsidR="00CF49EC">
        <w:t xml:space="preserve">3457-7, 8 og 9 </w:t>
      </w:r>
      <w:r w:rsidRPr="00570B4A">
        <w:t xml:space="preserve">slik at informasjon i modell kan knyttes til FDVU systemet som </w:t>
      </w:r>
      <w:r w:rsidR="00874AD3">
        <w:t>fylkeskommunen</w:t>
      </w:r>
      <w:r w:rsidRPr="00570B4A">
        <w:t xml:space="preserve"> bruker. </w:t>
      </w:r>
    </w:p>
    <w:p w14:paraId="4953A142" w14:textId="144D3DA3" w:rsidR="008B0BE3" w:rsidRPr="00570B4A" w:rsidRDefault="008B0BE3" w:rsidP="00DA2775">
      <w:pPr>
        <w:pStyle w:val="Rapporttekst"/>
        <w:numPr>
          <w:ilvl w:val="0"/>
          <w:numId w:val="5"/>
        </w:numPr>
      </w:pPr>
      <w:r w:rsidRPr="00570B4A">
        <w:t>Dokumenter navngis iht. kap. 2.</w:t>
      </w:r>
      <w:r w:rsidR="00CF49EC">
        <w:t>2</w:t>
      </w:r>
      <w:r w:rsidRPr="00570B4A">
        <w:t xml:space="preserve"> og dermed vil merking i modell og oppbygging av FDV system med sine dokumenter</w:t>
      </w:r>
      <w:r w:rsidR="005B143A" w:rsidRPr="00570B4A">
        <w:t xml:space="preserve"> være like</w:t>
      </w:r>
    </w:p>
    <w:p w14:paraId="51D0B49F" w14:textId="4EAD6A75" w:rsidR="00E7297C" w:rsidRDefault="00E7297C" w:rsidP="00E7297C">
      <w:pPr>
        <w:pStyle w:val="Rapporttekst"/>
        <w:ind w:left="0"/>
      </w:pPr>
    </w:p>
    <w:p w14:paraId="6DD9E8FC" w14:textId="2EBBF6C4" w:rsidR="00570B4A" w:rsidRDefault="00570B4A" w:rsidP="00E7297C">
      <w:pPr>
        <w:pStyle w:val="Rapporttekst"/>
        <w:ind w:left="0"/>
      </w:pPr>
      <w:r>
        <w:t>Se ellers BIM- kravspesifikasjon for prosjektet</w:t>
      </w:r>
      <w:bookmarkEnd w:id="65"/>
    </w:p>
    <w:p w14:paraId="7BF69444" w14:textId="3DA2F774" w:rsidR="00D60A0C" w:rsidRDefault="00D60A0C" w:rsidP="00E7297C">
      <w:pPr>
        <w:pStyle w:val="Rapporttekst"/>
        <w:ind w:left="0"/>
      </w:pPr>
    </w:p>
    <w:p w14:paraId="2FFBF5A2" w14:textId="553E603A" w:rsidR="00D60A0C" w:rsidRDefault="00975626" w:rsidP="00E7297C">
      <w:pPr>
        <w:pStyle w:val="Rapporttekst"/>
        <w:ind w:left="0"/>
      </w:pPr>
      <w:r w:rsidRPr="00975626">
        <w:rPr>
          <w:highlight w:val="yellow"/>
        </w:rPr>
        <w:t xml:space="preserve">Her må vi sette inn fra BIM strategi </w:t>
      </w:r>
      <w:proofErr w:type="spellStart"/>
      <w:r w:rsidRPr="00975626">
        <w:rPr>
          <w:highlight w:val="yellow"/>
        </w:rPr>
        <w:t>osv</w:t>
      </w:r>
      <w:proofErr w:type="spellEnd"/>
    </w:p>
    <w:p w14:paraId="735254EA" w14:textId="77777777" w:rsidR="00D60A0C" w:rsidRDefault="00D60A0C" w:rsidP="00E7297C">
      <w:pPr>
        <w:pStyle w:val="Rapporttekst"/>
        <w:ind w:left="0"/>
      </w:pPr>
    </w:p>
    <w:p w14:paraId="1AFBA9EC" w14:textId="4DFC9A99" w:rsidR="00D60A0C" w:rsidRDefault="00D60A0C" w:rsidP="00E7297C">
      <w:pPr>
        <w:pStyle w:val="Rapporttekst"/>
        <w:ind w:left="0"/>
      </w:pPr>
    </w:p>
    <w:p w14:paraId="329E4E12" w14:textId="7E25E3F3" w:rsidR="00D60A0C" w:rsidRDefault="00D60A0C" w:rsidP="00E7297C">
      <w:pPr>
        <w:pStyle w:val="Rapporttekst"/>
        <w:ind w:left="0"/>
      </w:pPr>
    </w:p>
    <w:p w14:paraId="0EA6D233" w14:textId="30DA97D0" w:rsidR="00D60A0C" w:rsidRDefault="00D60A0C" w:rsidP="00E7297C">
      <w:pPr>
        <w:pStyle w:val="Rapporttekst"/>
        <w:ind w:left="0"/>
      </w:pPr>
    </w:p>
    <w:p w14:paraId="4CFEE39F" w14:textId="696F3B87" w:rsidR="00D60A0C" w:rsidRDefault="00D60A0C" w:rsidP="00E7297C">
      <w:pPr>
        <w:pStyle w:val="Rapporttekst"/>
        <w:ind w:left="0"/>
      </w:pPr>
    </w:p>
    <w:p w14:paraId="6B4B920B" w14:textId="4D2E8E55" w:rsidR="00D60A0C" w:rsidRDefault="00D60A0C" w:rsidP="00E7297C">
      <w:pPr>
        <w:pStyle w:val="Rapporttekst"/>
        <w:ind w:left="0"/>
      </w:pPr>
    </w:p>
    <w:p w14:paraId="0E1720BC" w14:textId="284F7536" w:rsidR="00D60A0C" w:rsidRDefault="00D60A0C" w:rsidP="00E7297C">
      <w:pPr>
        <w:pStyle w:val="Rapporttekst"/>
        <w:ind w:left="0"/>
      </w:pPr>
    </w:p>
    <w:p w14:paraId="0B5052D7" w14:textId="2386BAC1" w:rsidR="00D60A0C" w:rsidRDefault="00D60A0C" w:rsidP="00E7297C">
      <w:pPr>
        <w:pStyle w:val="Rapporttekst"/>
        <w:ind w:left="0"/>
      </w:pPr>
    </w:p>
    <w:p w14:paraId="02B73DE2" w14:textId="4ACDAA51" w:rsidR="00D60A0C" w:rsidRDefault="00D60A0C" w:rsidP="00E7297C">
      <w:pPr>
        <w:pStyle w:val="Rapporttekst"/>
        <w:ind w:left="0"/>
      </w:pPr>
    </w:p>
    <w:p w14:paraId="4F0BCD81" w14:textId="12D7A3CF" w:rsidR="00D60A0C" w:rsidRDefault="00D60A0C" w:rsidP="00E7297C">
      <w:pPr>
        <w:pStyle w:val="Rapporttekst"/>
        <w:ind w:left="0"/>
      </w:pPr>
    </w:p>
    <w:p w14:paraId="75B3FCC9" w14:textId="15981555" w:rsidR="00D60A0C" w:rsidRDefault="00D60A0C" w:rsidP="00E7297C">
      <w:pPr>
        <w:pStyle w:val="Rapporttekst"/>
        <w:ind w:left="0"/>
      </w:pPr>
    </w:p>
    <w:p w14:paraId="06772DC2" w14:textId="252310B8" w:rsidR="00C53F63" w:rsidRDefault="00C53F63" w:rsidP="00E7297C">
      <w:pPr>
        <w:pStyle w:val="Rapporttekst"/>
        <w:ind w:left="0"/>
      </w:pPr>
    </w:p>
    <w:p w14:paraId="4D4520E2" w14:textId="700B6739" w:rsidR="00C53F63" w:rsidRDefault="00C53F63" w:rsidP="00E7297C">
      <w:pPr>
        <w:pStyle w:val="Rapporttekst"/>
        <w:ind w:left="0"/>
      </w:pPr>
    </w:p>
    <w:p w14:paraId="0083EFD8" w14:textId="6094E7F1" w:rsidR="00C53F63" w:rsidRDefault="00C53F63" w:rsidP="00E7297C">
      <w:pPr>
        <w:pStyle w:val="Rapporttekst"/>
        <w:ind w:left="0"/>
      </w:pPr>
    </w:p>
    <w:p w14:paraId="4B92E46A" w14:textId="5D518FF9" w:rsidR="00C53F63" w:rsidRDefault="00C53F63" w:rsidP="00E7297C">
      <w:pPr>
        <w:pStyle w:val="Rapporttekst"/>
        <w:ind w:left="0"/>
      </w:pPr>
    </w:p>
    <w:p w14:paraId="1D0D18A7" w14:textId="77777777" w:rsidR="00C53F63" w:rsidRDefault="00C53F63" w:rsidP="00E7297C">
      <w:pPr>
        <w:pStyle w:val="Rapporttekst"/>
        <w:ind w:left="0"/>
      </w:pPr>
    </w:p>
    <w:p w14:paraId="2D43D7A6" w14:textId="74E58642" w:rsidR="00D60A0C" w:rsidRDefault="00D60A0C" w:rsidP="00E7297C">
      <w:pPr>
        <w:pStyle w:val="Rapporttekst"/>
        <w:ind w:left="0"/>
      </w:pPr>
    </w:p>
    <w:p w14:paraId="245C99E6" w14:textId="77777777" w:rsidR="000337AB" w:rsidRDefault="000337AB" w:rsidP="00E7297C">
      <w:pPr>
        <w:pStyle w:val="Rapporttekst"/>
        <w:ind w:left="0"/>
      </w:pPr>
    </w:p>
    <w:p w14:paraId="18033967" w14:textId="4EBDF0FE" w:rsidR="00D60A0C" w:rsidRDefault="00D60A0C" w:rsidP="00E7297C">
      <w:pPr>
        <w:pStyle w:val="Rapporttekst"/>
        <w:ind w:left="0"/>
      </w:pPr>
    </w:p>
    <w:p w14:paraId="5F5FC6B9" w14:textId="5A14CE74" w:rsidR="00D60A0C" w:rsidRDefault="00D60A0C" w:rsidP="0093475D">
      <w:pPr>
        <w:pStyle w:val="Overskrift1"/>
      </w:pPr>
      <w:bookmarkStart w:id="66" w:name="_Toc161295529"/>
      <w:r>
        <w:t>Vedlegg</w:t>
      </w:r>
      <w:bookmarkEnd w:id="66"/>
    </w:p>
    <w:p w14:paraId="6D0D1DFA" w14:textId="691B2C02" w:rsidR="00D60A0C" w:rsidRDefault="00684D0D" w:rsidP="00D60A0C">
      <w:pPr>
        <w:pStyle w:val="Overskrift2"/>
      </w:pPr>
      <w:bookmarkStart w:id="67" w:name="_Toc161295530"/>
      <w:r>
        <w:t>Sjekkliste</w:t>
      </w:r>
      <w:bookmarkEnd w:id="67"/>
    </w:p>
    <w:p w14:paraId="192F991A" w14:textId="65AF3865" w:rsidR="00B67540" w:rsidRDefault="00477C39" w:rsidP="000E402E">
      <w:pPr>
        <w:pStyle w:val="Rapporttekst"/>
        <w:ind w:left="0"/>
      </w:pPr>
      <w:r>
        <w:t xml:space="preserve">Eksempel på </w:t>
      </w:r>
      <w:r w:rsidR="000E402E">
        <w:t>Excel sjekkliste som er kopiert fra NS 3456:22</w:t>
      </w:r>
      <w:r>
        <w:t xml:space="preserve"> leveres ut som en del av konkurransen.</w:t>
      </w:r>
      <w:r w:rsidR="000E402E">
        <w:t xml:space="preserve"> Denne skal tilpasses til gjeldene prosjekt</w:t>
      </w:r>
      <w:r>
        <w:t xml:space="preserve"> innen </w:t>
      </w:r>
      <w:r w:rsidR="001F2741">
        <w:t>tre</w:t>
      </w:r>
      <w:r>
        <w:t xml:space="preserve"> mnd. etter kontraktsinngåelse.</w:t>
      </w:r>
    </w:p>
    <w:p w14:paraId="3D49FB9C" w14:textId="3F04427D" w:rsidR="00D60A0C" w:rsidRDefault="00135D1B" w:rsidP="00E7297C">
      <w:pPr>
        <w:pStyle w:val="Rapporttekst"/>
        <w:ind w:left="0"/>
      </w:pPr>
      <w:r>
        <w:rPr>
          <w:noProof/>
        </w:rPr>
        <w:drawing>
          <wp:inline distT="0" distB="0" distL="0" distR="0" wp14:anchorId="09C9BE0E" wp14:editId="2C7F93CD">
            <wp:extent cx="5345073" cy="3574472"/>
            <wp:effectExtent l="0" t="0" r="8255" b="6985"/>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358911" cy="3583726"/>
                    </a:xfrm>
                    <a:prstGeom prst="rect">
                      <a:avLst/>
                    </a:prstGeom>
                  </pic:spPr>
                </pic:pic>
              </a:graphicData>
            </a:graphic>
          </wp:inline>
        </w:drawing>
      </w:r>
    </w:p>
    <w:p w14:paraId="7BAD11D8" w14:textId="7CDB6684" w:rsidR="000E402E" w:rsidRDefault="0093475D" w:rsidP="00E7297C">
      <w:pPr>
        <w:pStyle w:val="Rapporttekst"/>
        <w:ind w:left="0"/>
      </w:pPr>
      <w:r>
        <w:rPr>
          <w:noProof/>
        </w:rPr>
        <w:drawing>
          <wp:inline distT="0" distB="0" distL="0" distR="0" wp14:anchorId="07F8C7A0" wp14:editId="68B6F304">
            <wp:extent cx="5595710" cy="2838202"/>
            <wp:effectExtent l="0" t="0" r="5080" b="635"/>
            <wp:docPr id="24" name="Bild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614754" cy="2847861"/>
                    </a:xfrm>
                    <a:prstGeom prst="rect">
                      <a:avLst/>
                    </a:prstGeom>
                  </pic:spPr>
                </pic:pic>
              </a:graphicData>
            </a:graphic>
          </wp:inline>
        </w:drawing>
      </w:r>
    </w:p>
    <w:p w14:paraId="12ECAFBB" w14:textId="5B69E032" w:rsidR="00684D0D" w:rsidRDefault="00684D0D" w:rsidP="00684D0D">
      <w:pPr>
        <w:pStyle w:val="Overskrift2"/>
      </w:pPr>
      <w:bookmarkStart w:id="68" w:name="_Toc161295531"/>
      <w:r>
        <w:lastRenderedPageBreak/>
        <w:t>Informative eksempler (tillegg A NS3456)</w:t>
      </w:r>
      <w:bookmarkEnd w:id="68"/>
    </w:p>
    <w:p w14:paraId="5C082437" w14:textId="287B5018" w:rsidR="00D60A0C" w:rsidRDefault="00D60A0C" w:rsidP="00E7297C">
      <w:pPr>
        <w:pStyle w:val="Rapporttekst"/>
        <w:ind w:left="0"/>
      </w:pPr>
    </w:p>
    <w:p w14:paraId="1A93FCE7" w14:textId="634E3244" w:rsidR="000E402E" w:rsidRPr="00477C39" w:rsidRDefault="00477C39" w:rsidP="000E402E">
      <w:pPr>
        <w:pStyle w:val="Rapporttekst"/>
        <w:ind w:left="0"/>
        <w:rPr>
          <w:b/>
          <w:bCs/>
          <w:u w:val="single"/>
        </w:rPr>
      </w:pPr>
      <w:r w:rsidRPr="00477C39">
        <w:rPr>
          <w:b/>
          <w:bCs/>
          <w:u w:val="single"/>
        </w:rPr>
        <w:t>Eget dokument med søkbar PDF på tillegg vedlegges</w:t>
      </w:r>
    </w:p>
    <w:p w14:paraId="3A59EA95" w14:textId="77777777" w:rsidR="000E402E" w:rsidRDefault="000E402E" w:rsidP="000E402E">
      <w:pPr>
        <w:pStyle w:val="Rapporttekst"/>
        <w:ind w:left="0"/>
      </w:pPr>
      <w:r>
        <w:rPr>
          <w:noProof/>
        </w:rPr>
        <w:drawing>
          <wp:inline distT="0" distB="0" distL="0" distR="0" wp14:anchorId="299B9A43" wp14:editId="5179C219">
            <wp:extent cx="4899126" cy="2774088"/>
            <wp:effectExtent l="0" t="0" r="0" b="7620"/>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4912606" cy="2781721"/>
                    </a:xfrm>
                    <a:prstGeom prst="rect">
                      <a:avLst/>
                    </a:prstGeom>
                  </pic:spPr>
                </pic:pic>
              </a:graphicData>
            </a:graphic>
          </wp:inline>
        </w:drawing>
      </w:r>
    </w:p>
    <w:p w14:paraId="2689269B" w14:textId="77777777" w:rsidR="000E402E" w:rsidRDefault="000E402E" w:rsidP="000E402E">
      <w:pPr>
        <w:pStyle w:val="Rapporttekst"/>
        <w:ind w:left="0"/>
      </w:pPr>
      <w:r>
        <w:rPr>
          <w:noProof/>
        </w:rPr>
        <w:drawing>
          <wp:inline distT="0" distB="0" distL="0" distR="0" wp14:anchorId="4718170B" wp14:editId="0238D24C">
            <wp:extent cx="4722713" cy="3380717"/>
            <wp:effectExtent l="0" t="0" r="1905" b="0"/>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735015" cy="3389524"/>
                    </a:xfrm>
                    <a:prstGeom prst="rect">
                      <a:avLst/>
                    </a:prstGeom>
                  </pic:spPr>
                </pic:pic>
              </a:graphicData>
            </a:graphic>
          </wp:inline>
        </w:drawing>
      </w:r>
    </w:p>
    <w:p w14:paraId="769ABEEE" w14:textId="77777777" w:rsidR="000E402E" w:rsidRDefault="000E402E" w:rsidP="000E402E">
      <w:pPr>
        <w:pStyle w:val="Rapporttekst"/>
        <w:ind w:left="0"/>
      </w:pPr>
    </w:p>
    <w:p w14:paraId="1DBC6590" w14:textId="748E0869" w:rsidR="00684D0D" w:rsidRDefault="00684D0D" w:rsidP="00E7297C">
      <w:pPr>
        <w:pStyle w:val="Rapporttekst"/>
        <w:ind w:left="0"/>
      </w:pPr>
    </w:p>
    <w:p w14:paraId="07E5887A" w14:textId="0BB16C31" w:rsidR="000E402E" w:rsidRDefault="000E402E" w:rsidP="00E7297C">
      <w:pPr>
        <w:pStyle w:val="Rapporttekst"/>
        <w:ind w:left="0"/>
      </w:pPr>
    </w:p>
    <w:p w14:paraId="30904C4C" w14:textId="712C1592" w:rsidR="000E402E" w:rsidRDefault="000E402E" w:rsidP="00E7297C">
      <w:pPr>
        <w:pStyle w:val="Rapporttekst"/>
        <w:ind w:left="0"/>
      </w:pPr>
    </w:p>
    <w:p w14:paraId="38294E35" w14:textId="77777777" w:rsidR="000E402E" w:rsidRDefault="000E402E" w:rsidP="00E7297C">
      <w:pPr>
        <w:pStyle w:val="Rapporttekst"/>
        <w:ind w:left="0"/>
      </w:pPr>
    </w:p>
    <w:p w14:paraId="045B41ED" w14:textId="26C40274" w:rsidR="00684D0D" w:rsidRDefault="00684D0D" w:rsidP="00684D0D">
      <w:pPr>
        <w:pStyle w:val="Overskrift2"/>
      </w:pPr>
      <w:bookmarkStart w:id="69" w:name="_Toc161295532"/>
      <w:r w:rsidRPr="0074320B">
        <w:lastRenderedPageBreak/>
        <w:t xml:space="preserve">Brukermanual for leveranse direkte i </w:t>
      </w:r>
      <w:bookmarkEnd w:id="69"/>
      <w:r w:rsidR="00685000">
        <w:t>Teams</w:t>
      </w:r>
    </w:p>
    <w:p w14:paraId="5A798E77" w14:textId="489EECEA" w:rsidR="00684D0D" w:rsidRDefault="0096051F" w:rsidP="00E7297C">
      <w:pPr>
        <w:pStyle w:val="Rapporttekst"/>
        <w:ind w:left="0"/>
      </w:pPr>
      <w:r>
        <w:t xml:space="preserve">Opplæring gjennomføres etter kontraktsinngåelse. </w:t>
      </w:r>
    </w:p>
    <w:p w14:paraId="5FB5513D" w14:textId="77777777" w:rsidR="00685000" w:rsidRDefault="00685000" w:rsidP="00E7297C">
      <w:pPr>
        <w:pStyle w:val="Rapporttekst"/>
        <w:ind w:left="0"/>
      </w:pPr>
    </w:p>
    <w:p w14:paraId="280723BE" w14:textId="77777777" w:rsidR="00685000" w:rsidRDefault="00685000" w:rsidP="00685000">
      <w:pPr>
        <w:rPr>
          <w:szCs w:val="24"/>
          <w:lang w:val="nb-NO"/>
        </w:rPr>
      </w:pPr>
      <w:r w:rsidRPr="00685000">
        <w:rPr>
          <w:szCs w:val="24"/>
          <w:lang w:val="nb-NO"/>
        </w:rPr>
        <w:t xml:space="preserve">FDVU leveres oppdelt iht. bygningsdelstabellen og dokumentene merket på </w:t>
      </w:r>
      <w:proofErr w:type="spellStart"/>
      <w:r w:rsidRPr="00685000">
        <w:rPr>
          <w:szCs w:val="24"/>
          <w:lang w:val="nb-NO"/>
        </w:rPr>
        <w:t>tresiffernivå</w:t>
      </w:r>
      <w:proofErr w:type="spellEnd"/>
      <w:r w:rsidRPr="00685000">
        <w:rPr>
          <w:szCs w:val="24"/>
          <w:lang w:val="nb-NO"/>
        </w:rPr>
        <w:t xml:space="preserve"> med løpenummer. </w:t>
      </w:r>
    </w:p>
    <w:p w14:paraId="6678A6E0" w14:textId="77777777" w:rsidR="00685000" w:rsidRDefault="00685000" w:rsidP="00685000">
      <w:pPr>
        <w:rPr>
          <w:szCs w:val="24"/>
          <w:lang w:val="nb-NO"/>
        </w:rPr>
      </w:pPr>
    </w:p>
    <w:p w14:paraId="644338F7" w14:textId="34F2ECF1" w:rsidR="00685000" w:rsidRPr="00685000" w:rsidRDefault="00685000" w:rsidP="00685000">
      <w:pPr>
        <w:rPr>
          <w:szCs w:val="24"/>
          <w:lang w:val="nb-NO"/>
        </w:rPr>
      </w:pPr>
      <w:r w:rsidRPr="00685000">
        <w:rPr>
          <w:szCs w:val="24"/>
          <w:lang w:val="nb-NO"/>
        </w:rPr>
        <w:t>Her er et eksempel: dokumenter i mappen «273 Kjøkkeninnredning»:</w:t>
      </w:r>
    </w:p>
    <w:p w14:paraId="01ED51F9" w14:textId="77777777" w:rsidR="00685000" w:rsidRDefault="00685000" w:rsidP="00685000">
      <w:pPr>
        <w:rPr>
          <w:szCs w:val="24"/>
        </w:rPr>
      </w:pPr>
      <w:r w:rsidRPr="00BA659F">
        <w:rPr>
          <w:noProof/>
          <w:szCs w:val="24"/>
        </w:rPr>
        <w:drawing>
          <wp:inline distT="0" distB="0" distL="0" distR="0" wp14:anchorId="0DCD2B13" wp14:editId="12FA2B4C">
            <wp:extent cx="2932982" cy="785471"/>
            <wp:effectExtent l="0" t="0" r="1270" b="0"/>
            <wp:docPr id="722121323" name="Bilde 1" descr="Et bilde som inneholder tekst, Font, skjermbilde, line&#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2121323" name="Bilde 1" descr="Et bilde som inneholder tekst, Font, skjermbilde, line&#10;&#10;KI-generert innhold kan være feil."/>
                    <pic:cNvPicPr/>
                  </pic:nvPicPr>
                  <pic:blipFill>
                    <a:blip r:embed="rId30"/>
                    <a:stretch>
                      <a:fillRect/>
                    </a:stretch>
                  </pic:blipFill>
                  <pic:spPr>
                    <a:xfrm>
                      <a:off x="0" y="0"/>
                      <a:ext cx="2950860" cy="790259"/>
                    </a:xfrm>
                    <a:prstGeom prst="rect">
                      <a:avLst/>
                    </a:prstGeom>
                  </pic:spPr>
                </pic:pic>
              </a:graphicData>
            </a:graphic>
          </wp:inline>
        </w:drawing>
      </w:r>
    </w:p>
    <w:p w14:paraId="42B726A6" w14:textId="77777777" w:rsidR="00685000" w:rsidRDefault="00685000" w:rsidP="00685000">
      <w:pPr>
        <w:rPr>
          <w:szCs w:val="24"/>
          <w:lang w:val="nb-NO"/>
        </w:rPr>
      </w:pPr>
      <w:r w:rsidRPr="00685000">
        <w:rPr>
          <w:szCs w:val="24"/>
          <w:lang w:val="nb-NO"/>
        </w:rPr>
        <w:t xml:space="preserve">De tre første snifferne refererer til bygningsdelstabellen, de tre siste er løpende. Teksten etter nummeret skal forklare hva dokumentet inneholder (her: tegning/instruks for vedlikehold) og for hvilket produkt (her: kjøkkeninnredning/benkeplate). </w:t>
      </w:r>
    </w:p>
    <w:p w14:paraId="049F80B8" w14:textId="77777777" w:rsidR="00685000" w:rsidRDefault="00685000" w:rsidP="00685000">
      <w:pPr>
        <w:rPr>
          <w:szCs w:val="24"/>
          <w:lang w:val="nb-NO"/>
        </w:rPr>
      </w:pPr>
    </w:p>
    <w:p w14:paraId="086E62B3" w14:textId="07528AB2" w:rsidR="00685000" w:rsidRPr="00685000" w:rsidRDefault="00685000" w:rsidP="00685000">
      <w:pPr>
        <w:rPr>
          <w:szCs w:val="24"/>
          <w:lang w:val="nb-NO"/>
        </w:rPr>
      </w:pPr>
      <w:r w:rsidRPr="00685000">
        <w:rPr>
          <w:szCs w:val="24"/>
          <w:lang w:val="nb-NO"/>
        </w:rPr>
        <w:t xml:space="preserve">Det skal ikke leveres et samledokument med flere forskjellige produktdatablad. Dersom FDV-dokumentasjonen for et produkt gjelder for flere forskjellige typer/versjoner av produktet skal det tydelig merkes hvilket som er levert. </w:t>
      </w:r>
    </w:p>
    <w:p w14:paraId="043AF12F" w14:textId="77777777" w:rsidR="00685000" w:rsidRDefault="00685000" w:rsidP="00E7297C">
      <w:pPr>
        <w:pStyle w:val="Rapporttekst"/>
        <w:ind w:left="0"/>
      </w:pPr>
    </w:p>
    <w:p w14:paraId="45223603" w14:textId="7EC8BB24" w:rsidR="000E402E" w:rsidRDefault="000E402E" w:rsidP="00E7297C">
      <w:pPr>
        <w:pStyle w:val="Rapporttekst"/>
        <w:ind w:left="0"/>
      </w:pPr>
    </w:p>
    <w:p w14:paraId="4F833C84" w14:textId="75C04884" w:rsidR="000E402E" w:rsidRDefault="000E402E" w:rsidP="00E7297C">
      <w:pPr>
        <w:pStyle w:val="Rapporttekst"/>
        <w:ind w:left="0"/>
      </w:pPr>
    </w:p>
    <w:p w14:paraId="1C0FD34C" w14:textId="77777777" w:rsidR="000E402E" w:rsidRDefault="000E402E" w:rsidP="00E7297C">
      <w:pPr>
        <w:pStyle w:val="Rapporttekst"/>
        <w:ind w:left="0"/>
      </w:pPr>
    </w:p>
    <w:p w14:paraId="0CAA7AF0" w14:textId="7619D334" w:rsidR="00685000" w:rsidRDefault="00685000">
      <w:pPr>
        <w:rPr>
          <w:lang w:val="nb-NO"/>
        </w:rPr>
      </w:pPr>
      <w:r>
        <w:br w:type="page"/>
      </w:r>
    </w:p>
    <w:p w14:paraId="57C87337" w14:textId="77777777" w:rsidR="000E402E" w:rsidRDefault="000E402E" w:rsidP="00E7297C">
      <w:pPr>
        <w:pStyle w:val="Rapporttekst"/>
        <w:ind w:left="0"/>
      </w:pPr>
    </w:p>
    <w:p w14:paraId="3FA3160C" w14:textId="69A62F47" w:rsidR="00684D0D" w:rsidRDefault="00684D0D" w:rsidP="00684D0D">
      <w:pPr>
        <w:pStyle w:val="Overskrift2"/>
      </w:pPr>
      <w:bookmarkStart w:id="70" w:name="_Toc161295533"/>
      <w:r w:rsidRPr="000B14C2">
        <w:t>Kravspesifikasjon</w:t>
      </w:r>
      <w:r w:rsidR="00AB7E4E">
        <w:t xml:space="preserve"> </w:t>
      </w:r>
      <w:r w:rsidRPr="000B14C2">
        <w:t>tegninger</w:t>
      </w:r>
      <w:r w:rsidR="00AB7E4E">
        <w:t>/modeller</w:t>
      </w:r>
      <w:bookmarkEnd w:id="70"/>
      <w:r>
        <w:t xml:space="preserve"> </w:t>
      </w:r>
    </w:p>
    <w:p w14:paraId="48F33962" w14:textId="567CD9AF" w:rsidR="00131D73" w:rsidRDefault="00AB7E4E" w:rsidP="00E7297C">
      <w:pPr>
        <w:pStyle w:val="Rapporttekst"/>
        <w:ind w:left="0"/>
      </w:pPr>
      <w:r>
        <w:t xml:space="preserve">Dette arbeides det </w:t>
      </w:r>
      <w:proofErr w:type="gramStart"/>
      <w:r>
        <w:t>med</w:t>
      </w:r>
      <w:proofErr w:type="gramEnd"/>
      <w:r>
        <w:t xml:space="preserve"> men viser til eksemplet fra annen kommune.</w:t>
      </w:r>
    </w:p>
    <w:p w14:paraId="25ED8E12" w14:textId="77777777" w:rsidR="00AB7E4E" w:rsidRDefault="00AB7E4E" w:rsidP="00E7297C">
      <w:pPr>
        <w:pStyle w:val="Rapporttekst"/>
        <w:ind w:left="0"/>
      </w:pPr>
    </w:p>
    <w:p w14:paraId="36293297" w14:textId="7BE5F39E" w:rsidR="00D60A0C" w:rsidRPr="00AB7E4E" w:rsidRDefault="00131D73" w:rsidP="00323867">
      <w:pPr>
        <w:pStyle w:val="Rapporttekst"/>
        <w:ind w:left="0"/>
        <w:rPr>
          <w:b/>
          <w:bCs/>
          <w:sz w:val="28"/>
          <w:szCs w:val="28"/>
        </w:rPr>
      </w:pPr>
      <w:r w:rsidRPr="00AB7E4E">
        <w:rPr>
          <w:b/>
          <w:bCs/>
          <w:sz w:val="28"/>
          <w:szCs w:val="28"/>
        </w:rPr>
        <w:t>Eksempel</w:t>
      </w:r>
      <w:r w:rsidR="00AB7E4E" w:rsidRPr="00AB7E4E">
        <w:rPr>
          <w:b/>
          <w:bCs/>
          <w:sz w:val="28"/>
          <w:szCs w:val="28"/>
        </w:rPr>
        <w:t xml:space="preserve"> hentet </w:t>
      </w:r>
      <w:r w:rsidR="00323867" w:rsidRPr="00AB7E4E">
        <w:rPr>
          <w:b/>
          <w:bCs/>
          <w:sz w:val="28"/>
          <w:szCs w:val="28"/>
        </w:rPr>
        <w:t xml:space="preserve">fra Bærum kommune </w:t>
      </w:r>
    </w:p>
    <w:p w14:paraId="57AA88A3" w14:textId="53CD5618" w:rsidR="0096051F" w:rsidRDefault="00323867" w:rsidP="00E7297C">
      <w:pPr>
        <w:pStyle w:val="Rapporttekst"/>
        <w:ind w:left="0"/>
      </w:pPr>
      <w:r>
        <w:rPr>
          <w:noProof/>
        </w:rPr>
        <w:drawing>
          <wp:inline distT="0" distB="0" distL="0" distR="0" wp14:anchorId="076CC94A" wp14:editId="280011EA">
            <wp:extent cx="5401450" cy="6766560"/>
            <wp:effectExtent l="0" t="0" r="8890" b="0"/>
            <wp:docPr id="20" name="Bild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5407839" cy="6774564"/>
                    </a:xfrm>
                    <a:prstGeom prst="rect">
                      <a:avLst/>
                    </a:prstGeom>
                  </pic:spPr>
                </pic:pic>
              </a:graphicData>
            </a:graphic>
          </wp:inline>
        </w:drawing>
      </w:r>
    </w:p>
    <w:p w14:paraId="36B5ED83" w14:textId="77777777" w:rsidR="00323867" w:rsidRDefault="00323867" w:rsidP="00E7297C">
      <w:pPr>
        <w:pStyle w:val="Rapporttekst"/>
        <w:ind w:left="0"/>
      </w:pPr>
    </w:p>
    <w:p w14:paraId="5F19EB15" w14:textId="399DC248" w:rsidR="0096051F" w:rsidRDefault="00E920F7" w:rsidP="0096051F">
      <w:pPr>
        <w:pStyle w:val="Overskrift2"/>
      </w:pPr>
      <w:bookmarkStart w:id="71" w:name="_Toc161295534"/>
      <w:r>
        <w:lastRenderedPageBreak/>
        <w:t>Bruk av</w:t>
      </w:r>
      <w:r w:rsidR="00DA25CA">
        <w:t xml:space="preserve"> NS 3456 og NS 345</w:t>
      </w:r>
      <w:r w:rsidR="00E253AD">
        <w:t>7</w:t>
      </w:r>
      <w:r w:rsidR="00DA25CA">
        <w:t xml:space="preserve"> </w:t>
      </w:r>
      <w:r w:rsidR="007E71E3">
        <w:t xml:space="preserve">– </w:t>
      </w:r>
      <w:r w:rsidR="0086210B">
        <w:t>utarbeide</w:t>
      </w:r>
      <w:r w:rsidR="007E71E3">
        <w:t xml:space="preserve"> TFM-ID m</w:t>
      </w:r>
      <w:r w:rsidR="00DA35A9">
        <w:t>anual</w:t>
      </w:r>
      <w:bookmarkEnd w:id="71"/>
    </w:p>
    <w:p w14:paraId="3CF836C2" w14:textId="77777777" w:rsidR="00DA35A9" w:rsidRDefault="00DA35A9" w:rsidP="00A608BE">
      <w:pPr>
        <w:rPr>
          <w:lang w:val="nb-NO"/>
        </w:rPr>
      </w:pPr>
    </w:p>
    <w:p w14:paraId="50DABC3B" w14:textId="77777777" w:rsidR="00DA35A9" w:rsidRPr="008E2BCB" w:rsidRDefault="00DA35A9" w:rsidP="00DA35A9">
      <w:pPr>
        <w:rPr>
          <w:lang w:val="nb-NO"/>
        </w:rPr>
      </w:pPr>
      <w:r w:rsidRPr="008E2BCB">
        <w:rPr>
          <w:lang w:val="nb-NO"/>
        </w:rPr>
        <w:t xml:space="preserve">Denne manualen beskriver hvordan </w:t>
      </w:r>
      <w:r>
        <w:rPr>
          <w:lang w:val="nb-NO"/>
        </w:rPr>
        <w:t>byggherren</w:t>
      </w:r>
      <w:r w:rsidRPr="008E2BCB">
        <w:rPr>
          <w:lang w:val="nb-NO"/>
        </w:rPr>
        <w:t xml:space="preserve"> ønsker oppbygging av sjekklistene for å beskrive en samlet oversikt over leveranse av dokumentasjon på system og bygningsdel/komponent nivå.</w:t>
      </w:r>
    </w:p>
    <w:p w14:paraId="7A4F5772" w14:textId="77777777" w:rsidR="00DA35A9" w:rsidRDefault="00DA35A9" w:rsidP="00A608BE">
      <w:pPr>
        <w:rPr>
          <w:lang w:val="nb-NO"/>
        </w:rPr>
      </w:pPr>
    </w:p>
    <w:p w14:paraId="6A3DC776" w14:textId="4E6E58BE" w:rsidR="0096051F" w:rsidRPr="008E3D31" w:rsidRDefault="00000B7D" w:rsidP="00A608BE">
      <w:pPr>
        <w:rPr>
          <w:lang w:val="nb-NO"/>
        </w:rPr>
      </w:pPr>
      <w:r w:rsidRPr="008E3D31">
        <w:rPr>
          <w:lang w:val="nb-NO"/>
        </w:rPr>
        <w:t>Grunnlag</w:t>
      </w:r>
    </w:p>
    <w:p w14:paraId="6F9A3CF4" w14:textId="5597BA9F" w:rsidR="00704A37" w:rsidRPr="008E3D31" w:rsidRDefault="00704A37" w:rsidP="00A608BE">
      <w:pPr>
        <w:rPr>
          <w:lang w:val="nb-NO"/>
        </w:rPr>
      </w:pPr>
      <w:r w:rsidRPr="008E3D31">
        <w:rPr>
          <w:lang w:val="nb-NO"/>
        </w:rPr>
        <w:t>NS 3456:22</w:t>
      </w:r>
      <w:r w:rsidR="004B008F" w:rsidRPr="008E3D31">
        <w:rPr>
          <w:lang w:val="nb-NO"/>
        </w:rPr>
        <w:t xml:space="preserve"> </w:t>
      </w:r>
      <w:proofErr w:type="spellStart"/>
      <w:r w:rsidRPr="008E3D31">
        <w:rPr>
          <w:lang w:val="nb-NO"/>
        </w:rPr>
        <w:t>Do</w:t>
      </w:r>
      <w:r w:rsidR="004B008F" w:rsidRPr="008E3D31">
        <w:rPr>
          <w:lang w:val="nb-NO"/>
        </w:rPr>
        <w:t>k</w:t>
      </w:r>
      <w:proofErr w:type="spellEnd"/>
      <w:r w:rsidR="004B008F" w:rsidRPr="008E3D31">
        <w:rPr>
          <w:lang w:val="nb-NO"/>
        </w:rPr>
        <w:t>.</w:t>
      </w:r>
      <w:r w:rsidRPr="008E3D31">
        <w:rPr>
          <w:lang w:val="nb-NO"/>
        </w:rPr>
        <w:t xml:space="preserve"> for forvaltning, drift, vedlikehold og utvikling for bygninger med tilhørende uteområder</w:t>
      </w:r>
    </w:p>
    <w:p w14:paraId="19866122" w14:textId="1FDC1652" w:rsidR="00704A37" w:rsidRPr="008E3D31" w:rsidRDefault="00704A37" w:rsidP="00A608BE">
      <w:pPr>
        <w:rPr>
          <w:lang w:val="nb-NO"/>
        </w:rPr>
      </w:pPr>
      <w:r w:rsidRPr="008E3D31">
        <w:rPr>
          <w:lang w:val="nb-NO"/>
        </w:rPr>
        <w:t>NS 3457-del 7: Identifikasjon av digitale modeller og for merking i byggverk</w:t>
      </w:r>
    </w:p>
    <w:p w14:paraId="67821DDF" w14:textId="3792FFF8" w:rsidR="00704A37" w:rsidRPr="008E3D31" w:rsidRDefault="00704A37" w:rsidP="00A608BE">
      <w:pPr>
        <w:rPr>
          <w:lang w:val="nb-NO"/>
        </w:rPr>
      </w:pPr>
      <w:r w:rsidRPr="008E3D31">
        <w:rPr>
          <w:lang w:val="nb-NO"/>
        </w:rPr>
        <w:t>NS 3457-del 8: Komponent koder i bygning</w:t>
      </w:r>
    </w:p>
    <w:p w14:paraId="1D72AA15" w14:textId="73505F2D" w:rsidR="00704A37" w:rsidRPr="008E3D31" w:rsidRDefault="00704A37" w:rsidP="00A608BE">
      <w:pPr>
        <w:rPr>
          <w:lang w:val="nb-NO"/>
        </w:rPr>
      </w:pPr>
      <w:r w:rsidRPr="008E3D31">
        <w:rPr>
          <w:lang w:val="nb-NO"/>
        </w:rPr>
        <w:t>NS 3457-del 9: Merking av systemer og komponenter i bygning</w:t>
      </w:r>
    </w:p>
    <w:p w14:paraId="180B4F17" w14:textId="77777777" w:rsidR="00D12408" w:rsidRDefault="00D12408" w:rsidP="00E7297C">
      <w:pPr>
        <w:pStyle w:val="Rapporttekst"/>
        <w:ind w:left="0"/>
      </w:pPr>
    </w:p>
    <w:p w14:paraId="21BFF47C" w14:textId="681CF3AF" w:rsidR="00704A37" w:rsidRDefault="00D12408" w:rsidP="00E7297C">
      <w:pPr>
        <w:pStyle w:val="Rapporttekst"/>
        <w:ind w:left="0"/>
      </w:pPr>
      <w:r>
        <w:t>Avklaringer:</w:t>
      </w:r>
      <w:r w:rsidR="00A608BE">
        <w:t xml:space="preserve"> </w:t>
      </w:r>
    </w:p>
    <w:p w14:paraId="77F7E75E" w14:textId="72414CFD" w:rsidR="008E3D31" w:rsidRDefault="00E1792E" w:rsidP="008E3D31">
      <w:pPr>
        <w:pStyle w:val="Listeavsnitt"/>
        <w:numPr>
          <w:ilvl w:val="0"/>
          <w:numId w:val="45"/>
        </w:numPr>
        <w:rPr>
          <w:lang w:val="nb-NO"/>
        </w:rPr>
      </w:pPr>
      <w:r>
        <w:rPr>
          <w:lang w:val="nb-NO"/>
        </w:rPr>
        <w:t>Sjekklisten med utgangspunkt i NS3456:22 brukes som grunnlag for oppbygging av TFM-ID ma</w:t>
      </w:r>
      <w:r w:rsidR="00DA35A9">
        <w:rPr>
          <w:lang w:val="nb-NO"/>
        </w:rPr>
        <w:t>nualen</w:t>
      </w:r>
    </w:p>
    <w:p w14:paraId="2CF0E459" w14:textId="04E6969B" w:rsidR="0086210B" w:rsidRDefault="0086210B" w:rsidP="008E3D31">
      <w:pPr>
        <w:pStyle w:val="Listeavsnitt"/>
        <w:numPr>
          <w:ilvl w:val="0"/>
          <w:numId w:val="45"/>
        </w:numPr>
        <w:rPr>
          <w:lang w:val="nb-NO"/>
        </w:rPr>
      </w:pPr>
      <w:r>
        <w:rPr>
          <w:lang w:val="nb-NO"/>
        </w:rPr>
        <w:t xml:space="preserve">NS 3456 er delt i fire siffer nivå = systemer og tre siffer nivå = komponenter </w:t>
      </w:r>
    </w:p>
    <w:p w14:paraId="07A53E21" w14:textId="7079DA9E" w:rsidR="001355FA" w:rsidRPr="001355FA" w:rsidRDefault="001355FA" w:rsidP="001355FA">
      <w:pPr>
        <w:pStyle w:val="Listeavsnitt"/>
        <w:numPr>
          <w:ilvl w:val="0"/>
          <w:numId w:val="45"/>
        </w:numPr>
        <w:rPr>
          <w:lang w:val="nb-NO"/>
        </w:rPr>
      </w:pPr>
      <w:r w:rsidRPr="0086210B">
        <w:rPr>
          <w:lang w:val="nb-NO"/>
        </w:rPr>
        <w:t>Det arbeides med sjekklisten i skissefase/forprosjekt og videre når kontrakt er opprettet med entreprenør/prosjekterende. Sjekklisten tilpasses prosjektet</w:t>
      </w:r>
      <w:r w:rsidRPr="009D536B">
        <w:rPr>
          <w:lang w:val="nb-NO"/>
        </w:rPr>
        <w:t xml:space="preserve"> og nødvendige linjer legges inn basert på nivået som er bestemt eller bestemmes i fasen etter kontraktsinngåelse (innen </w:t>
      </w:r>
      <w:r w:rsidR="00135D1B">
        <w:rPr>
          <w:lang w:val="nb-NO"/>
        </w:rPr>
        <w:t>en</w:t>
      </w:r>
      <w:r w:rsidRPr="009D536B">
        <w:rPr>
          <w:lang w:val="nb-NO"/>
        </w:rPr>
        <w:t xml:space="preserve"> måned.) </w:t>
      </w:r>
    </w:p>
    <w:p w14:paraId="7BB98910" w14:textId="1F18A221" w:rsidR="001355FA" w:rsidRDefault="001355FA" w:rsidP="001355FA">
      <w:pPr>
        <w:pStyle w:val="Listeavsnitt"/>
        <w:numPr>
          <w:ilvl w:val="0"/>
          <w:numId w:val="45"/>
        </w:numPr>
        <w:rPr>
          <w:lang w:val="nb-NO"/>
        </w:rPr>
      </w:pPr>
      <w:r w:rsidRPr="001355FA">
        <w:rPr>
          <w:lang w:val="nb-NO"/>
        </w:rPr>
        <w:t xml:space="preserve">NS 3457-7 brukes til å </w:t>
      </w:r>
      <w:r>
        <w:rPr>
          <w:lang w:val="nb-NO"/>
        </w:rPr>
        <w:t>strukturere og kode fysiske elementer som inngår i byggverket. Fysiske elementer består av systemer og komponenter.</w:t>
      </w:r>
    </w:p>
    <w:p w14:paraId="0F107FC4" w14:textId="0CB42B3F" w:rsidR="0086210B" w:rsidRDefault="0086210B" w:rsidP="0086210B">
      <w:pPr>
        <w:pStyle w:val="Listeavsnitt"/>
        <w:numPr>
          <w:ilvl w:val="0"/>
          <w:numId w:val="45"/>
        </w:numPr>
        <w:rPr>
          <w:lang w:val="nb-NO"/>
        </w:rPr>
      </w:pPr>
      <w:r w:rsidRPr="0086210B">
        <w:rPr>
          <w:lang w:val="nb-NO"/>
        </w:rPr>
        <w:t>Sjekklisten blir etter bearbeiding oppfattet som «TFM-ID ma</w:t>
      </w:r>
      <w:r w:rsidR="00DA35A9">
        <w:rPr>
          <w:lang w:val="nb-NO"/>
        </w:rPr>
        <w:t>nual</w:t>
      </w:r>
      <w:r w:rsidRPr="0086210B">
        <w:rPr>
          <w:lang w:val="nb-NO"/>
        </w:rPr>
        <w:t xml:space="preserve">» for prosjektet og vi gi svaret på hva som skal </w:t>
      </w:r>
      <w:r w:rsidR="004001CA">
        <w:rPr>
          <w:lang w:val="nb-NO"/>
        </w:rPr>
        <w:t xml:space="preserve">dokumenteres, </w:t>
      </w:r>
      <w:r w:rsidRPr="0086210B">
        <w:rPr>
          <w:lang w:val="nb-NO"/>
        </w:rPr>
        <w:t>merkes i modell</w:t>
      </w:r>
      <w:r>
        <w:rPr>
          <w:lang w:val="nb-NO"/>
        </w:rPr>
        <w:t>,</w:t>
      </w:r>
      <w:r w:rsidRPr="0086210B">
        <w:rPr>
          <w:lang w:val="nb-NO"/>
        </w:rPr>
        <w:t xml:space="preserve"> fysisk merking</w:t>
      </w:r>
      <w:r>
        <w:rPr>
          <w:lang w:val="nb-NO"/>
        </w:rPr>
        <w:t xml:space="preserve"> og navngiving av dokumenter.</w:t>
      </w:r>
    </w:p>
    <w:p w14:paraId="27FDA829" w14:textId="77777777" w:rsidR="00D776B5" w:rsidRDefault="00D776B5" w:rsidP="00D776B5">
      <w:pPr>
        <w:rPr>
          <w:lang w:val="nb-NO"/>
        </w:rPr>
      </w:pPr>
    </w:p>
    <w:p w14:paraId="43CC1697" w14:textId="77777777" w:rsidR="00D776B5" w:rsidRDefault="00D776B5" w:rsidP="00D776B5">
      <w:pPr>
        <w:rPr>
          <w:lang w:val="nb-NO"/>
        </w:rPr>
      </w:pPr>
    </w:p>
    <w:p w14:paraId="09D9366A" w14:textId="0079803A" w:rsidR="00D776B5" w:rsidRDefault="00D776B5" w:rsidP="00D776B5">
      <w:pPr>
        <w:rPr>
          <w:lang w:val="nb-NO"/>
        </w:rPr>
      </w:pPr>
      <w:r w:rsidRPr="00D776B5">
        <w:rPr>
          <w:highlight w:val="yellow"/>
          <w:lang w:val="nb-NO"/>
        </w:rPr>
        <w:t>Arbeid videre med denne</w:t>
      </w:r>
      <w:r>
        <w:rPr>
          <w:lang w:val="nb-NO"/>
        </w:rPr>
        <w:t xml:space="preserve"> </w:t>
      </w:r>
    </w:p>
    <w:p w14:paraId="6FEEFAEE" w14:textId="3A1BCBE8" w:rsidR="005674AB" w:rsidRDefault="005674AB" w:rsidP="008E3D31">
      <w:pPr>
        <w:pStyle w:val="Rapporttekst"/>
      </w:pPr>
    </w:p>
    <w:p w14:paraId="4141D021" w14:textId="77777777" w:rsidR="00D776B5" w:rsidRDefault="00D776B5" w:rsidP="008E3D31">
      <w:pPr>
        <w:pStyle w:val="Rapporttekst"/>
      </w:pPr>
    </w:p>
    <w:p w14:paraId="154FC4BB" w14:textId="77777777" w:rsidR="00D776B5" w:rsidRDefault="00D776B5" w:rsidP="008E3D31">
      <w:pPr>
        <w:pStyle w:val="Rapporttekst"/>
      </w:pPr>
    </w:p>
    <w:tbl>
      <w:tblPr>
        <w:tblStyle w:val="Tabellrutenett"/>
        <w:tblW w:w="0" w:type="auto"/>
        <w:tblInd w:w="851" w:type="dxa"/>
        <w:tblLook w:val="04A0" w:firstRow="1" w:lastRow="0" w:firstColumn="1" w:lastColumn="0" w:noHBand="0" w:noVBand="1"/>
      </w:tblPr>
      <w:tblGrid>
        <w:gridCol w:w="8778"/>
      </w:tblGrid>
      <w:tr w:rsidR="00E1792E" w:rsidRPr="00D776B5" w14:paraId="30762AC2" w14:textId="77777777" w:rsidTr="00E1792E">
        <w:tc>
          <w:tcPr>
            <w:tcW w:w="9629" w:type="dxa"/>
          </w:tcPr>
          <w:p w14:paraId="120A4E9A" w14:textId="416A86C7" w:rsidR="00E1792E" w:rsidRPr="00E1792E" w:rsidRDefault="00E1792E" w:rsidP="00E1792E">
            <w:pPr>
              <w:pStyle w:val="Rapporttekst"/>
              <w:rPr>
                <w:sz w:val="18"/>
                <w:szCs w:val="18"/>
              </w:rPr>
            </w:pPr>
            <w:r w:rsidRPr="005674AB">
              <w:rPr>
                <w:b/>
                <w:bCs/>
                <w:sz w:val="18"/>
                <w:szCs w:val="18"/>
              </w:rPr>
              <w:t>TFM-</w:t>
            </w:r>
            <w:r>
              <w:rPr>
                <w:b/>
                <w:bCs/>
                <w:sz w:val="18"/>
                <w:szCs w:val="18"/>
              </w:rPr>
              <w:t xml:space="preserve">ID </w:t>
            </w:r>
            <w:r w:rsidRPr="005674AB">
              <w:rPr>
                <w:b/>
                <w:bCs/>
                <w:sz w:val="18"/>
                <w:szCs w:val="18"/>
              </w:rPr>
              <w:t>ma</w:t>
            </w:r>
            <w:r w:rsidR="00DA35A9">
              <w:rPr>
                <w:b/>
                <w:bCs/>
                <w:sz w:val="18"/>
                <w:szCs w:val="18"/>
              </w:rPr>
              <w:t>nual</w:t>
            </w:r>
            <w:r w:rsidRPr="00EE478E">
              <w:rPr>
                <w:sz w:val="18"/>
                <w:szCs w:val="18"/>
              </w:rPr>
              <w:t xml:space="preserve"> = en samlet oversikt over de koder (system</w:t>
            </w:r>
            <w:r>
              <w:rPr>
                <w:sz w:val="18"/>
                <w:szCs w:val="18"/>
              </w:rPr>
              <w:t>, bygningsdeler</w:t>
            </w:r>
            <w:r w:rsidRPr="00EE478E">
              <w:rPr>
                <w:sz w:val="18"/>
                <w:szCs w:val="18"/>
              </w:rPr>
              <w:t>- og komponentforekomst) som benyttes i prosjektet.</w:t>
            </w:r>
            <w:r>
              <w:rPr>
                <w:sz w:val="18"/>
                <w:szCs w:val="18"/>
              </w:rPr>
              <w:t xml:space="preserve"> Presenteres i sjekklisten</w:t>
            </w:r>
            <w:r w:rsidRPr="00EE478E">
              <w:rPr>
                <w:sz w:val="18"/>
                <w:szCs w:val="18"/>
              </w:rPr>
              <w:t xml:space="preserve"> </w:t>
            </w:r>
          </w:p>
        </w:tc>
      </w:tr>
    </w:tbl>
    <w:p w14:paraId="674C57C8" w14:textId="77777777" w:rsidR="005E3347" w:rsidRDefault="005E3347" w:rsidP="00E7297C">
      <w:pPr>
        <w:pStyle w:val="Rapporttekst"/>
        <w:ind w:left="0"/>
      </w:pPr>
    </w:p>
    <w:p w14:paraId="39F2FBA9" w14:textId="77777777" w:rsidR="00E10BA4" w:rsidRDefault="00E10BA4" w:rsidP="00E10BA4">
      <w:pPr>
        <w:rPr>
          <w:lang w:val="nb-NO"/>
        </w:rPr>
      </w:pPr>
    </w:p>
    <w:p w14:paraId="1DF137A1" w14:textId="77777777" w:rsidR="000C6141" w:rsidRDefault="000C6141">
      <w:pPr>
        <w:rPr>
          <w:b/>
          <w:kern w:val="28"/>
          <w:sz w:val="32"/>
          <w:lang w:val="nb-NO"/>
        </w:rPr>
      </w:pPr>
      <w:r w:rsidRPr="00135D1B">
        <w:rPr>
          <w:lang w:val="nb-NO"/>
        </w:rPr>
        <w:br w:type="page"/>
      </w:r>
    </w:p>
    <w:p w14:paraId="388E4C3D" w14:textId="37825485" w:rsidR="004F44C3" w:rsidRPr="00570B4A" w:rsidRDefault="004F44C3" w:rsidP="004F44C3">
      <w:pPr>
        <w:pStyle w:val="Overskrift1"/>
      </w:pPr>
      <w:bookmarkStart w:id="72" w:name="_Toc161295535"/>
      <w:r>
        <w:lastRenderedPageBreak/>
        <w:t>Henvisninger</w:t>
      </w:r>
      <w:bookmarkEnd w:id="72"/>
    </w:p>
    <w:p w14:paraId="4286A2C5" w14:textId="13DD525D" w:rsidR="004F44C3" w:rsidRDefault="004F44C3" w:rsidP="00DA25CA">
      <w:pPr>
        <w:pStyle w:val="Rapporttekst"/>
        <w:ind w:left="0"/>
      </w:pPr>
    </w:p>
    <w:p w14:paraId="7877E5EB" w14:textId="77777777" w:rsidR="004F44C3" w:rsidRDefault="004F44C3" w:rsidP="004F44C3">
      <w:pPr>
        <w:tabs>
          <w:tab w:val="left" w:pos="-5103"/>
          <w:tab w:val="left" w:pos="-63"/>
          <w:tab w:val="left" w:pos="0"/>
          <w:tab w:val="left" w:pos="4820"/>
        </w:tabs>
        <w:suppressAutoHyphens/>
        <w:spacing w:after="60"/>
        <w:ind w:right="-1"/>
        <w:rPr>
          <w:rFonts w:ascii="Calibri" w:hAnsi="Calibri"/>
          <w:lang w:val="nb-NO"/>
        </w:rPr>
      </w:pPr>
      <w:r w:rsidRPr="004F44C3">
        <w:rPr>
          <w:lang w:val="nb-NO"/>
        </w:rPr>
        <w:t>NS3451:2022</w:t>
      </w:r>
    </w:p>
    <w:p w14:paraId="2ABC613B" w14:textId="77777777" w:rsidR="004F44C3" w:rsidRPr="004F44C3" w:rsidRDefault="004F44C3" w:rsidP="004F44C3">
      <w:pPr>
        <w:tabs>
          <w:tab w:val="left" w:pos="-5103"/>
          <w:tab w:val="left" w:pos="-63"/>
          <w:tab w:val="left" w:pos="0"/>
          <w:tab w:val="left" w:pos="4820"/>
        </w:tabs>
        <w:suppressAutoHyphens/>
        <w:spacing w:after="60"/>
        <w:ind w:right="-1"/>
        <w:rPr>
          <w:lang w:val="nb-NO"/>
        </w:rPr>
      </w:pPr>
      <w:r w:rsidRPr="004F44C3">
        <w:rPr>
          <w:lang w:val="nb-NO"/>
        </w:rPr>
        <w:t>NS3456:2022</w:t>
      </w:r>
    </w:p>
    <w:p w14:paraId="17EAEDD3" w14:textId="77777777" w:rsidR="004F44C3" w:rsidRPr="004F44C3" w:rsidRDefault="004F44C3" w:rsidP="004F44C3">
      <w:pPr>
        <w:tabs>
          <w:tab w:val="left" w:pos="-5103"/>
          <w:tab w:val="left" w:pos="-63"/>
          <w:tab w:val="left" w:pos="0"/>
          <w:tab w:val="left" w:pos="4820"/>
        </w:tabs>
        <w:suppressAutoHyphens/>
        <w:spacing w:after="60"/>
        <w:ind w:right="-1"/>
        <w:rPr>
          <w:lang w:val="nb-NO"/>
        </w:rPr>
      </w:pPr>
      <w:r w:rsidRPr="004F44C3">
        <w:rPr>
          <w:lang w:val="nb-NO"/>
        </w:rPr>
        <w:t>NS3457-3</w:t>
      </w:r>
    </w:p>
    <w:p w14:paraId="2AB285E1" w14:textId="77777777" w:rsidR="004F44C3" w:rsidRPr="004F44C3" w:rsidRDefault="004F44C3" w:rsidP="004F44C3">
      <w:pPr>
        <w:tabs>
          <w:tab w:val="left" w:pos="-5103"/>
          <w:tab w:val="left" w:pos="-63"/>
          <w:tab w:val="left" w:pos="0"/>
          <w:tab w:val="left" w:pos="4820"/>
        </w:tabs>
        <w:suppressAutoHyphens/>
        <w:spacing w:after="60"/>
        <w:ind w:right="-1"/>
        <w:rPr>
          <w:lang w:val="nb-NO"/>
        </w:rPr>
      </w:pPr>
      <w:r w:rsidRPr="004F44C3">
        <w:rPr>
          <w:lang w:val="nb-NO"/>
        </w:rPr>
        <w:t>NS3457-4</w:t>
      </w:r>
    </w:p>
    <w:p w14:paraId="1DC6D47E" w14:textId="77777777" w:rsidR="004F44C3" w:rsidRPr="004F44C3" w:rsidRDefault="004F44C3" w:rsidP="004F44C3">
      <w:pPr>
        <w:tabs>
          <w:tab w:val="left" w:pos="-5103"/>
          <w:tab w:val="left" w:pos="-63"/>
          <w:tab w:val="left" w:pos="0"/>
          <w:tab w:val="left" w:pos="4820"/>
        </w:tabs>
        <w:suppressAutoHyphens/>
        <w:spacing w:after="60"/>
        <w:ind w:right="-1"/>
        <w:rPr>
          <w:lang w:val="nb-NO"/>
        </w:rPr>
      </w:pPr>
      <w:r w:rsidRPr="004F44C3">
        <w:rPr>
          <w:lang w:val="nb-NO"/>
        </w:rPr>
        <w:t>NS3457-7:2021</w:t>
      </w:r>
    </w:p>
    <w:p w14:paraId="6FD2B1C0" w14:textId="77777777" w:rsidR="004F44C3" w:rsidRPr="004F44C3" w:rsidRDefault="004F44C3" w:rsidP="004F44C3">
      <w:pPr>
        <w:tabs>
          <w:tab w:val="left" w:pos="-5103"/>
          <w:tab w:val="left" w:pos="-63"/>
          <w:tab w:val="left" w:pos="0"/>
          <w:tab w:val="left" w:pos="4820"/>
        </w:tabs>
        <w:suppressAutoHyphens/>
        <w:spacing w:after="60"/>
        <w:ind w:right="-1"/>
        <w:rPr>
          <w:lang w:val="nb-NO"/>
        </w:rPr>
      </w:pPr>
      <w:r w:rsidRPr="004F44C3">
        <w:rPr>
          <w:lang w:val="nb-NO"/>
        </w:rPr>
        <w:t>NS3457-7 Veiledning :2021</w:t>
      </w:r>
    </w:p>
    <w:p w14:paraId="00F9F3A3" w14:textId="77777777" w:rsidR="004F44C3" w:rsidRPr="004F44C3" w:rsidRDefault="004F44C3" w:rsidP="004F44C3">
      <w:pPr>
        <w:tabs>
          <w:tab w:val="left" w:pos="-5103"/>
          <w:tab w:val="left" w:pos="-63"/>
          <w:tab w:val="left" w:pos="0"/>
          <w:tab w:val="left" w:pos="4820"/>
        </w:tabs>
        <w:suppressAutoHyphens/>
        <w:spacing w:after="60"/>
        <w:ind w:right="-1"/>
        <w:rPr>
          <w:lang w:val="nb-NO"/>
        </w:rPr>
      </w:pPr>
      <w:r w:rsidRPr="004F44C3">
        <w:rPr>
          <w:lang w:val="nb-NO"/>
        </w:rPr>
        <w:t>NS3457-8:2021</w:t>
      </w:r>
    </w:p>
    <w:p w14:paraId="10046273" w14:textId="77777777" w:rsidR="004F44C3" w:rsidRPr="004F44C3" w:rsidRDefault="004F44C3" w:rsidP="004F44C3">
      <w:pPr>
        <w:tabs>
          <w:tab w:val="left" w:pos="-5103"/>
          <w:tab w:val="left" w:pos="-63"/>
          <w:tab w:val="left" w:pos="0"/>
          <w:tab w:val="left" w:pos="4820"/>
        </w:tabs>
        <w:suppressAutoHyphens/>
        <w:spacing w:after="60"/>
        <w:ind w:right="-1"/>
        <w:rPr>
          <w:lang w:val="nb-NO"/>
        </w:rPr>
      </w:pPr>
      <w:r w:rsidRPr="004F44C3">
        <w:rPr>
          <w:lang w:val="nb-NO"/>
        </w:rPr>
        <w:t>NS3457-9:2021</w:t>
      </w:r>
    </w:p>
    <w:p w14:paraId="13418C08" w14:textId="77777777" w:rsidR="004F44C3" w:rsidRPr="004F44C3" w:rsidRDefault="004F44C3" w:rsidP="004F44C3">
      <w:pPr>
        <w:tabs>
          <w:tab w:val="left" w:pos="-5103"/>
          <w:tab w:val="left" w:pos="-63"/>
          <w:tab w:val="left" w:pos="0"/>
          <w:tab w:val="left" w:pos="4820"/>
        </w:tabs>
        <w:suppressAutoHyphens/>
        <w:spacing w:after="60"/>
        <w:ind w:right="-1"/>
        <w:rPr>
          <w:lang w:val="nb-NO"/>
        </w:rPr>
      </w:pPr>
      <w:r w:rsidRPr="004F44C3">
        <w:rPr>
          <w:lang w:val="nb-NO"/>
        </w:rPr>
        <w:t>NS3940 - areal</w:t>
      </w:r>
    </w:p>
    <w:p w14:paraId="54A5BB00" w14:textId="77777777" w:rsidR="004F44C3" w:rsidRPr="004F44C3" w:rsidRDefault="004F44C3" w:rsidP="004F44C3">
      <w:pPr>
        <w:tabs>
          <w:tab w:val="left" w:pos="-5103"/>
          <w:tab w:val="left" w:pos="-63"/>
          <w:tab w:val="left" w:pos="0"/>
          <w:tab w:val="left" w:pos="4820"/>
        </w:tabs>
        <w:suppressAutoHyphens/>
        <w:spacing w:after="60"/>
        <w:ind w:right="-1"/>
        <w:rPr>
          <w:lang w:val="nb-NO"/>
        </w:rPr>
      </w:pPr>
      <w:r w:rsidRPr="004F44C3">
        <w:rPr>
          <w:lang w:val="nb-NO"/>
        </w:rPr>
        <w:t xml:space="preserve">NS-EN ISO 4157-1 Byggetegninger Betegnelsessystemer Bygninger og bygningsdeler </w:t>
      </w:r>
    </w:p>
    <w:p w14:paraId="7503D802" w14:textId="77777777" w:rsidR="004F44C3" w:rsidRPr="004F44C3" w:rsidRDefault="004F44C3" w:rsidP="004F44C3">
      <w:pPr>
        <w:tabs>
          <w:tab w:val="left" w:pos="-5103"/>
          <w:tab w:val="left" w:pos="0"/>
          <w:tab w:val="left" w:pos="4820"/>
        </w:tabs>
        <w:suppressAutoHyphens/>
        <w:spacing w:after="60"/>
        <w:rPr>
          <w:lang w:val="nb-NO"/>
        </w:rPr>
      </w:pPr>
      <w:r w:rsidRPr="004F44C3">
        <w:rPr>
          <w:lang w:val="nb-NO"/>
        </w:rPr>
        <w:t>NS-EN ISO 4157-2 Romnavn og nummer</w:t>
      </w:r>
    </w:p>
    <w:p w14:paraId="2F82C78D" w14:textId="77777777" w:rsidR="004F44C3" w:rsidRPr="004F44C3" w:rsidRDefault="004F44C3" w:rsidP="004F44C3">
      <w:pPr>
        <w:tabs>
          <w:tab w:val="left" w:pos="-5103"/>
          <w:tab w:val="left" w:pos="0"/>
          <w:tab w:val="left" w:pos="4820"/>
        </w:tabs>
        <w:suppressAutoHyphens/>
        <w:spacing w:after="60"/>
        <w:rPr>
          <w:lang w:val="nb-NO"/>
        </w:rPr>
      </w:pPr>
      <w:r w:rsidRPr="004F44C3">
        <w:rPr>
          <w:lang w:val="nb-NO"/>
        </w:rPr>
        <w:t>NS-EN ISO 4157-3 Romidentifikator</w:t>
      </w:r>
    </w:p>
    <w:p w14:paraId="472E4BC2" w14:textId="77777777" w:rsidR="004F44C3" w:rsidRPr="004F44C3" w:rsidRDefault="004F44C3" w:rsidP="004F44C3">
      <w:pPr>
        <w:tabs>
          <w:tab w:val="left" w:pos="-5103"/>
          <w:tab w:val="left" w:pos="0"/>
          <w:tab w:val="left" w:pos="4820"/>
        </w:tabs>
        <w:suppressAutoHyphens/>
        <w:spacing w:after="60"/>
        <w:rPr>
          <w:lang w:val="nb-NO"/>
        </w:rPr>
      </w:pPr>
      <w:r w:rsidRPr="004F44C3">
        <w:rPr>
          <w:lang w:val="nb-NO"/>
        </w:rPr>
        <w:t>NS6450</w:t>
      </w:r>
    </w:p>
    <w:p w14:paraId="561D1BA8" w14:textId="77777777" w:rsidR="004F44C3" w:rsidRPr="004F44C3" w:rsidRDefault="004F44C3" w:rsidP="004F44C3">
      <w:pPr>
        <w:tabs>
          <w:tab w:val="left" w:pos="-5103"/>
          <w:tab w:val="left" w:pos="-284"/>
          <w:tab w:val="left" w:pos="0"/>
          <w:tab w:val="left" w:pos="4820"/>
        </w:tabs>
        <w:suppressAutoHyphens/>
        <w:spacing w:after="60"/>
        <w:rPr>
          <w:lang w:val="nb-NO"/>
        </w:rPr>
      </w:pPr>
      <w:r w:rsidRPr="004F44C3">
        <w:rPr>
          <w:lang w:val="nb-NO"/>
        </w:rPr>
        <w:t>NS8351</w:t>
      </w:r>
    </w:p>
    <w:p w14:paraId="35BACF21" w14:textId="77777777" w:rsidR="004F44C3" w:rsidRPr="004F44C3" w:rsidRDefault="004F44C3" w:rsidP="004F44C3">
      <w:pPr>
        <w:tabs>
          <w:tab w:val="left" w:pos="-5103"/>
          <w:tab w:val="left" w:pos="0"/>
          <w:tab w:val="left" w:pos="4820"/>
        </w:tabs>
        <w:suppressAutoHyphens/>
        <w:spacing w:after="60"/>
        <w:rPr>
          <w:lang w:val="nb-NO"/>
        </w:rPr>
      </w:pPr>
      <w:r w:rsidRPr="004F44C3">
        <w:rPr>
          <w:lang w:val="nb-NO"/>
        </w:rPr>
        <w:t>NS8353</w:t>
      </w:r>
    </w:p>
    <w:p w14:paraId="5AA8E952" w14:textId="77777777" w:rsidR="004F44C3" w:rsidRPr="004F44C3" w:rsidRDefault="004F44C3" w:rsidP="004F44C3">
      <w:pPr>
        <w:tabs>
          <w:tab w:val="left" w:pos="-5103"/>
          <w:tab w:val="left" w:pos="0"/>
          <w:tab w:val="left" w:pos="4820"/>
        </w:tabs>
        <w:suppressAutoHyphens/>
        <w:spacing w:after="60"/>
        <w:rPr>
          <w:lang w:val="nb-NO"/>
        </w:rPr>
      </w:pPr>
      <w:r w:rsidRPr="004F44C3">
        <w:rPr>
          <w:lang w:val="nb-NO"/>
        </w:rPr>
        <w:t>Plan- og bygningsloven (PBL)</w:t>
      </w:r>
    </w:p>
    <w:p w14:paraId="1D0BE1CE" w14:textId="77777777" w:rsidR="004F44C3" w:rsidRPr="004F44C3" w:rsidRDefault="004F44C3" w:rsidP="004F44C3">
      <w:pPr>
        <w:tabs>
          <w:tab w:val="left" w:pos="-5103"/>
          <w:tab w:val="left" w:pos="0"/>
          <w:tab w:val="left" w:pos="4820"/>
        </w:tabs>
        <w:suppressAutoHyphens/>
        <w:spacing w:after="60"/>
        <w:rPr>
          <w:lang w:val="nb-NO"/>
        </w:rPr>
      </w:pPr>
      <w:proofErr w:type="spellStart"/>
      <w:r w:rsidRPr="004F44C3">
        <w:rPr>
          <w:lang w:val="nb-NO"/>
        </w:rPr>
        <w:t>Byggteknisk</w:t>
      </w:r>
      <w:proofErr w:type="spellEnd"/>
      <w:r w:rsidRPr="004F44C3">
        <w:rPr>
          <w:lang w:val="nb-NO"/>
        </w:rPr>
        <w:t xml:space="preserve"> forskrift (TEK)</w:t>
      </w:r>
    </w:p>
    <w:p w14:paraId="6BE26EB4" w14:textId="77777777" w:rsidR="004F44C3" w:rsidRPr="004F44C3" w:rsidRDefault="004F44C3" w:rsidP="004F44C3">
      <w:pPr>
        <w:tabs>
          <w:tab w:val="left" w:pos="-5103"/>
          <w:tab w:val="left" w:pos="0"/>
          <w:tab w:val="left" w:pos="4820"/>
        </w:tabs>
        <w:suppressAutoHyphens/>
        <w:spacing w:after="60"/>
        <w:rPr>
          <w:lang w:val="nb-NO"/>
        </w:rPr>
      </w:pPr>
      <w:r w:rsidRPr="004F44C3">
        <w:rPr>
          <w:lang w:val="nb-NO"/>
        </w:rPr>
        <w:t>Byggesaksforskriften (SAK)</w:t>
      </w:r>
    </w:p>
    <w:p w14:paraId="68BDEB8B" w14:textId="77777777" w:rsidR="004F44C3" w:rsidRPr="004F44C3" w:rsidRDefault="004F44C3" w:rsidP="004F44C3">
      <w:pPr>
        <w:tabs>
          <w:tab w:val="left" w:pos="-5103"/>
          <w:tab w:val="left" w:pos="0"/>
          <w:tab w:val="left" w:pos="4820"/>
        </w:tabs>
        <w:suppressAutoHyphens/>
        <w:spacing w:after="60"/>
        <w:rPr>
          <w:lang w:val="nb-NO"/>
        </w:rPr>
      </w:pPr>
      <w:r w:rsidRPr="004F44C3">
        <w:rPr>
          <w:lang w:val="nb-NO"/>
        </w:rPr>
        <w:t xml:space="preserve">Forskrift om dokumentasjon av byggevarer (DOK) </w:t>
      </w:r>
    </w:p>
    <w:p w14:paraId="590232F3" w14:textId="77777777" w:rsidR="004F44C3" w:rsidRPr="004F44C3" w:rsidRDefault="004F44C3" w:rsidP="004F44C3">
      <w:pPr>
        <w:tabs>
          <w:tab w:val="left" w:pos="-5103"/>
          <w:tab w:val="left" w:pos="0"/>
          <w:tab w:val="left" w:pos="4820"/>
        </w:tabs>
        <w:suppressAutoHyphens/>
        <w:spacing w:after="60"/>
        <w:rPr>
          <w:lang w:val="nb-NO"/>
        </w:rPr>
      </w:pPr>
      <w:r w:rsidRPr="004F44C3">
        <w:rPr>
          <w:lang w:val="nb-NO"/>
        </w:rPr>
        <w:t>Lov om vern mot brann, eksplosjon og ulykker med farlig stoff og om brannvesenets redningsoppgaver (brann- og eksplosjonsvernloven)</w:t>
      </w:r>
    </w:p>
    <w:p w14:paraId="44696CFE" w14:textId="77777777" w:rsidR="004F44C3" w:rsidRPr="004F44C3" w:rsidRDefault="004F44C3" w:rsidP="004F44C3">
      <w:pPr>
        <w:tabs>
          <w:tab w:val="left" w:pos="-5103"/>
          <w:tab w:val="left" w:pos="0"/>
          <w:tab w:val="left" w:pos="4820"/>
        </w:tabs>
        <w:suppressAutoHyphens/>
        <w:spacing w:after="60"/>
        <w:rPr>
          <w:lang w:val="nb-NO"/>
        </w:rPr>
      </w:pPr>
      <w:r w:rsidRPr="004F44C3">
        <w:rPr>
          <w:lang w:val="nb-NO"/>
        </w:rPr>
        <w:t>Forskrift om brannforebygging</w:t>
      </w:r>
    </w:p>
    <w:p w14:paraId="1B872883" w14:textId="77777777" w:rsidR="004F44C3" w:rsidRPr="004F44C3" w:rsidRDefault="004F44C3" w:rsidP="004F44C3">
      <w:pPr>
        <w:tabs>
          <w:tab w:val="left" w:pos="-5103"/>
          <w:tab w:val="left" w:pos="0"/>
          <w:tab w:val="left" w:pos="4820"/>
        </w:tabs>
        <w:suppressAutoHyphens/>
        <w:spacing w:after="60"/>
        <w:rPr>
          <w:lang w:val="nb-NO"/>
        </w:rPr>
      </w:pPr>
      <w:r w:rsidRPr="004F44C3">
        <w:rPr>
          <w:lang w:val="nb-NO"/>
        </w:rPr>
        <w:t>Lov om tilsyn med elektriske anlegg og elektrisk utstyr (el-tilsynsloven)</w:t>
      </w:r>
    </w:p>
    <w:p w14:paraId="2B29F412" w14:textId="77777777" w:rsidR="004F44C3" w:rsidRPr="004F44C3" w:rsidRDefault="004F44C3" w:rsidP="004F44C3">
      <w:pPr>
        <w:tabs>
          <w:tab w:val="left" w:pos="-5103"/>
          <w:tab w:val="left" w:pos="0"/>
          <w:tab w:val="left" w:pos="4820"/>
        </w:tabs>
        <w:suppressAutoHyphens/>
        <w:spacing w:after="60"/>
        <w:rPr>
          <w:lang w:val="nb-NO"/>
        </w:rPr>
      </w:pPr>
      <w:r w:rsidRPr="004F44C3">
        <w:rPr>
          <w:lang w:val="nb-NO"/>
        </w:rPr>
        <w:t>Forskrift om elektrisk lavspenningsanlegg (FEL)</w:t>
      </w:r>
    </w:p>
    <w:p w14:paraId="03851F26" w14:textId="77777777" w:rsidR="004F44C3" w:rsidRPr="004F44C3" w:rsidRDefault="004F44C3" w:rsidP="004F44C3">
      <w:pPr>
        <w:tabs>
          <w:tab w:val="left" w:pos="-5103"/>
          <w:tab w:val="left" w:pos="0"/>
          <w:tab w:val="left" w:pos="4820"/>
        </w:tabs>
        <w:suppressAutoHyphens/>
        <w:spacing w:after="60"/>
        <w:rPr>
          <w:lang w:val="nb-NO"/>
        </w:rPr>
      </w:pPr>
      <w:r w:rsidRPr="004F44C3">
        <w:rPr>
          <w:lang w:val="nb-NO"/>
        </w:rPr>
        <w:t>Forskrift om elektrisk utstyr (FEU)</w:t>
      </w:r>
    </w:p>
    <w:p w14:paraId="2508A8A8" w14:textId="77777777" w:rsidR="004F44C3" w:rsidRPr="004F44C3" w:rsidRDefault="004F44C3" w:rsidP="004F44C3">
      <w:pPr>
        <w:tabs>
          <w:tab w:val="left" w:pos="-5103"/>
          <w:tab w:val="left" w:pos="0"/>
          <w:tab w:val="left" w:pos="4820"/>
        </w:tabs>
        <w:suppressAutoHyphens/>
        <w:spacing w:after="60"/>
        <w:rPr>
          <w:lang w:val="nb-NO"/>
        </w:rPr>
      </w:pPr>
      <w:r w:rsidRPr="004F44C3">
        <w:rPr>
          <w:lang w:val="nb-NO"/>
        </w:rPr>
        <w:t xml:space="preserve">Forskrift om elektrisk forsyningsanlegg (FEF) </w:t>
      </w:r>
    </w:p>
    <w:p w14:paraId="583B032E" w14:textId="77777777" w:rsidR="004F44C3" w:rsidRPr="004F44C3" w:rsidRDefault="004F44C3" w:rsidP="004F44C3">
      <w:pPr>
        <w:tabs>
          <w:tab w:val="left" w:pos="-5103"/>
          <w:tab w:val="left" w:pos="0"/>
          <w:tab w:val="left" w:pos="4820"/>
        </w:tabs>
        <w:suppressAutoHyphens/>
        <w:spacing w:after="60"/>
        <w:rPr>
          <w:lang w:val="nb-NO"/>
        </w:rPr>
      </w:pPr>
      <w:r w:rsidRPr="004F44C3">
        <w:rPr>
          <w:lang w:val="nb-NO"/>
        </w:rPr>
        <w:t>Lov om kontroll med produkter og forbrukertjenester (</w:t>
      </w:r>
      <w:proofErr w:type="spellStart"/>
      <w:r w:rsidRPr="004F44C3">
        <w:rPr>
          <w:lang w:val="nb-NO"/>
        </w:rPr>
        <w:t>produktkontrolloven</w:t>
      </w:r>
      <w:proofErr w:type="spellEnd"/>
      <w:r w:rsidRPr="004F44C3">
        <w:rPr>
          <w:lang w:val="nb-NO"/>
        </w:rPr>
        <w:t>)</w:t>
      </w:r>
    </w:p>
    <w:p w14:paraId="6AF5E6DB" w14:textId="77777777" w:rsidR="004F44C3" w:rsidRPr="004F44C3" w:rsidRDefault="004F44C3" w:rsidP="004F44C3">
      <w:pPr>
        <w:tabs>
          <w:tab w:val="left" w:pos="-5103"/>
          <w:tab w:val="left" w:pos="0"/>
          <w:tab w:val="left" w:pos="4820"/>
        </w:tabs>
        <w:suppressAutoHyphens/>
        <w:spacing w:after="60"/>
        <w:rPr>
          <w:lang w:val="nb-NO"/>
        </w:rPr>
      </w:pPr>
      <w:r w:rsidRPr="004F44C3">
        <w:rPr>
          <w:lang w:val="nb-NO"/>
        </w:rPr>
        <w:t>Forskrift om sikkerhet, helse og arbeidsmiljø på bygge- eller anleggsplasser (Byggherreforskriften)</w:t>
      </w:r>
    </w:p>
    <w:p w14:paraId="76A65604" w14:textId="77777777" w:rsidR="004F44C3" w:rsidRPr="004F44C3" w:rsidRDefault="004F44C3" w:rsidP="004F44C3">
      <w:pPr>
        <w:tabs>
          <w:tab w:val="left" w:pos="-5103"/>
          <w:tab w:val="left" w:pos="0"/>
          <w:tab w:val="left" w:pos="4820"/>
        </w:tabs>
        <w:suppressAutoHyphens/>
        <w:spacing w:after="60"/>
        <w:rPr>
          <w:lang w:val="nb-NO"/>
        </w:rPr>
      </w:pPr>
    </w:p>
    <w:p w14:paraId="663EDE66" w14:textId="77777777" w:rsidR="004F44C3" w:rsidRPr="004F44C3" w:rsidRDefault="004F44C3" w:rsidP="004F44C3">
      <w:pPr>
        <w:rPr>
          <w:lang w:val="nb-NO"/>
        </w:rPr>
      </w:pPr>
      <w:r w:rsidRPr="004F44C3">
        <w:rPr>
          <w:lang w:val="nb-NO"/>
        </w:rPr>
        <w:t>Der standard angis kun med nummer (</w:t>
      </w:r>
      <w:proofErr w:type="gramStart"/>
      <w:r w:rsidRPr="004F44C3">
        <w:rPr>
          <w:lang w:val="nb-NO"/>
        </w:rPr>
        <w:t>uten :årstall</w:t>
      </w:r>
      <w:proofErr w:type="gramEnd"/>
      <w:r w:rsidRPr="004F44C3">
        <w:rPr>
          <w:lang w:val="nb-NO"/>
        </w:rPr>
        <w:t>) skal den til enhver tid gjeldende versjon på avtaletidspunkt benyttes. (Eksempel: Dersom oppgitt NS3457-3:2008 gjelder versjon 2008. Dersom oppgitt NS3457-3 gjelder senere versjon, gyldig på avtaletidspunkt)</w:t>
      </w:r>
    </w:p>
    <w:p w14:paraId="2CAD780D" w14:textId="77777777" w:rsidR="004F44C3" w:rsidRDefault="004F44C3" w:rsidP="00DA25CA">
      <w:pPr>
        <w:pStyle w:val="Rapporttekst"/>
        <w:ind w:left="0"/>
      </w:pPr>
    </w:p>
    <w:sectPr w:rsidR="004F44C3" w:rsidSect="00086B25">
      <w:pgSz w:w="11907" w:h="16840" w:code="9"/>
      <w:pgMar w:top="567" w:right="992" w:bottom="1418" w:left="1276" w:header="737" w:footer="562"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73D4B" w14:textId="77777777" w:rsidR="00916852" w:rsidRDefault="00916852">
      <w:r>
        <w:separator/>
      </w:r>
    </w:p>
  </w:endnote>
  <w:endnote w:type="continuationSeparator" w:id="0">
    <w:p w14:paraId="3A7EEAB6" w14:textId="77777777" w:rsidR="00916852" w:rsidRDefault="00916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BBLogotyper">
    <w:altName w:val="Symbol"/>
    <w:charset w:val="02"/>
    <w:family w:val="auto"/>
    <w:pitch w:val="variable"/>
    <w:sig w:usb0="00000000" w:usb1="10000000" w:usb2="00000000" w:usb3="00000000" w:csb0="80000000" w:csb1="00000000"/>
  </w:font>
  <w:font w:name="Swecologotypes0">
    <w:altName w:val="Courier New"/>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392" w:type="dxa"/>
      <w:tblInd w:w="113" w:type="dxa"/>
      <w:tblLayout w:type="fixed"/>
      <w:tblCellMar>
        <w:left w:w="0" w:type="dxa"/>
        <w:right w:w="0" w:type="dxa"/>
      </w:tblCellMar>
      <w:tblLook w:val="0000" w:firstRow="0" w:lastRow="0" w:firstColumn="0" w:lastColumn="0" w:noHBand="0" w:noVBand="0"/>
    </w:tblPr>
    <w:tblGrid>
      <w:gridCol w:w="2665"/>
      <w:gridCol w:w="2665"/>
      <w:gridCol w:w="3062"/>
    </w:tblGrid>
    <w:tr w:rsidR="00D6388A" w14:paraId="58BDD157" w14:textId="77777777">
      <w:trPr>
        <w:trHeight w:hRule="exact" w:val="284"/>
      </w:trPr>
      <w:tc>
        <w:tcPr>
          <w:tcW w:w="8392" w:type="dxa"/>
          <w:gridSpan w:val="3"/>
        </w:tcPr>
        <w:p w14:paraId="36913782" w14:textId="1419DBA5" w:rsidR="00D6388A" w:rsidRPr="004C67B0" w:rsidRDefault="00D6388A" w:rsidP="004C67B0">
          <w:pPr>
            <w:pStyle w:val="zSidnummerV"/>
          </w:pPr>
          <w:r w:rsidRPr="004C67B0">
            <w:fldChar w:fldCharType="begin"/>
          </w:r>
          <w:r w:rsidRPr="004C67B0">
            <w:instrText xml:space="preserve"> PAGE </w:instrText>
          </w:r>
          <w:r w:rsidRPr="004C67B0">
            <w:fldChar w:fldCharType="separate"/>
          </w:r>
          <w:r>
            <w:rPr>
              <w:noProof/>
            </w:rPr>
            <w:t>6</w:t>
          </w:r>
          <w:r w:rsidRPr="004C67B0">
            <w:fldChar w:fldCharType="end"/>
          </w:r>
          <w:r w:rsidRPr="004C67B0">
            <w:t xml:space="preserve"> </w:t>
          </w:r>
          <w:r w:rsidRPr="004C67B0">
            <w:t>(</w:t>
          </w:r>
          <w:r>
            <w:rPr>
              <w:noProof/>
            </w:rPr>
            <w:fldChar w:fldCharType="begin"/>
          </w:r>
          <w:r>
            <w:rPr>
              <w:noProof/>
            </w:rPr>
            <w:instrText xml:space="preserve"> NUMPAGES </w:instrText>
          </w:r>
          <w:r>
            <w:rPr>
              <w:noProof/>
            </w:rPr>
            <w:fldChar w:fldCharType="separate"/>
          </w:r>
          <w:r>
            <w:rPr>
              <w:noProof/>
            </w:rPr>
            <w:t>9</w:t>
          </w:r>
          <w:r>
            <w:rPr>
              <w:noProof/>
            </w:rPr>
            <w:fldChar w:fldCharType="end"/>
          </w:r>
          <w:r w:rsidRPr="004C67B0">
            <w:t>)</w:t>
          </w:r>
        </w:p>
        <w:p w14:paraId="7C0B4E0A" w14:textId="77777777" w:rsidR="00D6388A" w:rsidRPr="00CB7C09" w:rsidRDefault="00D6388A" w:rsidP="008D2060">
          <w:pPr>
            <w:pStyle w:val="zSidfotAdress1"/>
            <w:rPr>
              <w:rStyle w:val="Sidetall"/>
            </w:rPr>
          </w:pPr>
        </w:p>
      </w:tc>
    </w:tr>
    <w:tr w:rsidR="00D6388A" w14:paraId="2010C0AD" w14:textId="77777777" w:rsidTr="00AA1688">
      <w:trPr>
        <w:trHeight w:hRule="exact" w:val="1535"/>
      </w:trPr>
      <w:tc>
        <w:tcPr>
          <w:tcW w:w="2665" w:type="dxa"/>
        </w:tcPr>
        <w:p w14:paraId="0514CC41" w14:textId="77777777" w:rsidR="00D6388A" w:rsidRDefault="00D6388A" w:rsidP="009A2048">
          <w:pPr>
            <w:pStyle w:val="zSidfotAdress1fet"/>
          </w:pPr>
        </w:p>
        <w:p w14:paraId="09EC7E55" w14:textId="77777777" w:rsidR="00D6388A" w:rsidRDefault="00D6388A" w:rsidP="009A2048">
          <w:pPr>
            <w:pStyle w:val="zSidfotAdress2"/>
          </w:pPr>
        </w:p>
        <w:p w14:paraId="50B73681" w14:textId="77777777" w:rsidR="00D6388A" w:rsidRDefault="00D6388A" w:rsidP="009A2048">
          <w:pPr>
            <w:pStyle w:val="zSidfotAdress2"/>
          </w:pPr>
        </w:p>
        <w:p w14:paraId="1FB2D279" w14:textId="77777777" w:rsidR="00D6388A" w:rsidRDefault="00D6388A" w:rsidP="009A2048">
          <w:pPr>
            <w:pStyle w:val="zSidfotAdress2"/>
          </w:pPr>
          <w:r>
            <w:t xml:space="preserve">- , </w:t>
          </w:r>
        </w:p>
        <w:p w14:paraId="2A413D1B" w14:textId="77777777" w:rsidR="00D6388A" w:rsidRDefault="00D6388A" w:rsidP="009A2048">
          <w:pPr>
            <w:pStyle w:val="zSidfotAdress2"/>
          </w:pPr>
          <w:r>
            <w:t xml:space="preserve"> </w:t>
          </w:r>
        </w:p>
        <w:p w14:paraId="23D203C9" w14:textId="77777777" w:rsidR="00D6388A" w:rsidRDefault="00D6388A" w:rsidP="009A2048">
          <w:pPr>
            <w:pStyle w:val="zSidfotAdress2"/>
          </w:pPr>
          <w:r>
            <w:t xml:space="preserve"> </w:t>
          </w:r>
        </w:p>
        <w:p w14:paraId="4AE7FABA" w14:textId="77777777" w:rsidR="00D6388A" w:rsidRDefault="00D6388A" w:rsidP="009A2048">
          <w:pPr>
            <w:pStyle w:val="zSidfotAdress2"/>
          </w:pPr>
          <w:r>
            <w:t xml:space="preserve"> </w:t>
          </w:r>
        </w:p>
        <w:p w14:paraId="408AA110" w14:textId="77777777" w:rsidR="00D6388A" w:rsidRPr="00855057" w:rsidRDefault="00D6388A" w:rsidP="009A2048">
          <w:pPr>
            <w:pStyle w:val="zSidfotAdress2"/>
          </w:pPr>
        </w:p>
      </w:tc>
      <w:tc>
        <w:tcPr>
          <w:tcW w:w="2665" w:type="dxa"/>
        </w:tcPr>
        <w:p w14:paraId="2151C772" w14:textId="77777777" w:rsidR="00D6388A" w:rsidRDefault="00D6388A" w:rsidP="009A2048">
          <w:pPr>
            <w:pStyle w:val="zSidfotAdress1"/>
          </w:pPr>
        </w:p>
        <w:p w14:paraId="595D11B7" w14:textId="77777777" w:rsidR="00D6388A" w:rsidRDefault="00D6388A" w:rsidP="009A2048">
          <w:pPr>
            <w:pStyle w:val="zSidfotAdress2"/>
          </w:pPr>
          <w:r>
            <w:t xml:space="preserve">  </w:t>
          </w:r>
        </w:p>
        <w:p w14:paraId="627D8740" w14:textId="77777777" w:rsidR="00D6388A" w:rsidRDefault="00D6388A" w:rsidP="009A2048">
          <w:pPr>
            <w:pStyle w:val="zSidfotAdress2"/>
          </w:pPr>
          <w:r>
            <w:t xml:space="preserve">  </w:t>
          </w:r>
        </w:p>
        <w:p w14:paraId="04BA8010" w14:textId="77777777" w:rsidR="00D6388A" w:rsidRDefault="00D6388A" w:rsidP="009A2048">
          <w:pPr>
            <w:pStyle w:val="zSidfotAdress2"/>
          </w:pPr>
        </w:p>
        <w:p w14:paraId="01CFA92D" w14:textId="77777777" w:rsidR="00D6388A" w:rsidRDefault="00D6388A" w:rsidP="009A2048">
          <w:pPr>
            <w:pStyle w:val="zSidfotAdress2"/>
          </w:pPr>
        </w:p>
        <w:p w14:paraId="1699E224" w14:textId="77777777" w:rsidR="00D6388A" w:rsidRDefault="00D6388A" w:rsidP="009A2048">
          <w:pPr>
            <w:pStyle w:val="zSidfotAdress2"/>
          </w:pPr>
        </w:p>
        <w:p w14:paraId="28853ACD" w14:textId="77777777" w:rsidR="00D6388A" w:rsidRDefault="00D6388A" w:rsidP="009A2048">
          <w:pPr>
            <w:pStyle w:val="zSidfotAdress2"/>
          </w:pPr>
        </w:p>
        <w:p w14:paraId="1A2D8C0A" w14:textId="77777777" w:rsidR="00D6388A" w:rsidRPr="00855057" w:rsidRDefault="00D6388A" w:rsidP="009A2048">
          <w:pPr>
            <w:pStyle w:val="zSidfotAdress2"/>
          </w:pPr>
        </w:p>
      </w:tc>
      <w:tc>
        <w:tcPr>
          <w:tcW w:w="3062" w:type="dxa"/>
        </w:tcPr>
        <w:p w14:paraId="60620CA2" w14:textId="77777777" w:rsidR="00D6388A" w:rsidRDefault="00D6388A" w:rsidP="009A2048">
          <w:pPr>
            <w:pStyle w:val="zSidfotAdress1"/>
          </w:pPr>
          <w:r>
            <w:t xml:space="preserve"> </w:t>
          </w:r>
        </w:p>
        <w:p w14:paraId="2C8B9B1D" w14:textId="77777777" w:rsidR="00D6388A" w:rsidRDefault="00D6388A" w:rsidP="009A2048">
          <w:pPr>
            <w:pStyle w:val="zSidfotAdress2"/>
          </w:pPr>
        </w:p>
        <w:p w14:paraId="02CA6F78" w14:textId="77777777" w:rsidR="00D6388A" w:rsidRDefault="00D6388A" w:rsidP="009A2048">
          <w:pPr>
            <w:pStyle w:val="zSidfotAdress2"/>
          </w:pPr>
        </w:p>
        <w:p w14:paraId="2B231075" w14:textId="77777777" w:rsidR="00D6388A" w:rsidRDefault="00D6388A" w:rsidP="009A2048">
          <w:pPr>
            <w:pStyle w:val="zSidfotAdress2"/>
          </w:pPr>
          <w:r>
            <w:t xml:space="preserve"> </w:t>
          </w:r>
        </w:p>
        <w:p w14:paraId="7B3B2561" w14:textId="77777777" w:rsidR="00D6388A" w:rsidRDefault="00D6388A" w:rsidP="009A2048">
          <w:pPr>
            <w:pStyle w:val="zSidfotAdress2"/>
          </w:pPr>
          <w:r>
            <w:t xml:space="preserve"> </w:t>
          </w:r>
        </w:p>
        <w:p w14:paraId="2715F905" w14:textId="77777777" w:rsidR="00D6388A" w:rsidRDefault="00D6388A" w:rsidP="009A2048">
          <w:pPr>
            <w:pStyle w:val="zSidfotAdress2"/>
          </w:pPr>
        </w:p>
        <w:p w14:paraId="10FEF52F" w14:textId="77777777" w:rsidR="00D6388A" w:rsidRPr="005055A6" w:rsidRDefault="00D6388A" w:rsidP="009A2048">
          <w:pPr>
            <w:pStyle w:val="zSidfotAdress2"/>
          </w:pPr>
        </w:p>
      </w:tc>
    </w:tr>
    <w:tr w:rsidR="00D6388A" w:rsidRPr="005848F9" w14:paraId="5E9F0A59" w14:textId="77777777" w:rsidTr="00183AAA">
      <w:trPr>
        <w:trHeight w:hRule="exact" w:val="1561"/>
      </w:trPr>
      <w:tc>
        <w:tcPr>
          <w:tcW w:w="2665" w:type="dxa"/>
        </w:tcPr>
        <w:p w14:paraId="3DBC73F4" w14:textId="5963B66D" w:rsidR="00D6388A" w:rsidRPr="00D93DF4" w:rsidRDefault="00D6388A" w:rsidP="006C7395">
          <w:pPr>
            <w:pStyle w:val="Sidfotfastradavst"/>
            <w:rPr>
              <w:lang w:val="nb-NO"/>
            </w:rPr>
          </w:pPr>
          <w:r>
            <w:fldChar w:fldCharType="begin"/>
          </w:r>
          <w:r w:rsidRPr="00D93DF4">
            <w:rPr>
              <w:lang w:val="nb-NO"/>
            </w:rPr>
            <w:instrText xml:space="preserve"> STYLEREF  zDokumenttyp  \* MERGEFORMAT </w:instrText>
          </w:r>
          <w:r>
            <w:fldChar w:fldCharType="separate"/>
          </w:r>
          <w:r w:rsidR="0039166C">
            <w:rPr>
              <w:lang w:val="nb-NO"/>
            </w:rPr>
            <w:t>Kravspesifkasjon til FDVU-dokumentasjon</w:t>
          </w:r>
          <w:r>
            <w:fldChar w:fldCharType="end"/>
          </w:r>
        </w:p>
        <w:p w14:paraId="01B93FF2" w14:textId="2DA2B39C" w:rsidR="00D6388A" w:rsidRPr="00D93DF4" w:rsidRDefault="00D6388A" w:rsidP="006C7395">
          <w:pPr>
            <w:pStyle w:val="Sidfotfastradavst"/>
            <w:rPr>
              <w:lang w:val="nb-NO"/>
            </w:rPr>
          </w:pPr>
          <w:r>
            <w:fldChar w:fldCharType="begin"/>
          </w:r>
          <w:r w:rsidRPr="00D93DF4">
            <w:rPr>
              <w:lang w:val="nb-NO"/>
            </w:rPr>
            <w:instrText xml:space="preserve"> STYLEREF  zDatum  \* MERGEFORMAT </w:instrText>
          </w:r>
          <w:r>
            <w:fldChar w:fldCharType="separate"/>
          </w:r>
          <w:r w:rsidR="0039166C">
            <w:rPr>
              <w:b/>
              <w:bCs/>
              <w:lang w:val="nb-NO"/>
            </w:rPr>
            <w:t>Feil! Det er ingen tekst med den angitte stilen i dokumentet.</w:t>
          </w:r>
          <w:r>
            <w:fldChar w:fldCharType="end"/>
          </w:r>
        </w:p>
      </w:tc>
      <w:tc>
        <w:tcPr>
          <w:tcW w:w="5727" w:type="dxa"/>
          <w:gridSpan w:val="2"/>
        </w:tcPr>
        <w:p w14:paraId="3AD6D465" w14:textId="77777777" w:rsidR="00D6388A" w:rsidRPr="00D93DF4" w:rsidRDefault="00D6388A" w:rsidP="00DF6DAD">
          <w:pPr>
            <w:pStyle w:val="zSidfotSkvg"/>
            <w:spacing w:after="60"/>
            <w:rPr>
              <w:lang w:val="nb-NO"/>
            </w:rPr>
          </w:pPr>
        </w:p>
      </w:tc>
    </w:tr>
  </w:tbl>
  <w:p w14:paraId="165CD924" w14:textId="77777777" w:rsidR="00D6388A" w:rsidRPr="008D2060" w:rsidRDefault="00D6388A">
    <w:pPr>
      <w:pStyle w:val="Bunntekst"/>
      <w:rPr>
        <w:sz w:val="2"/>
        <w:szCs w:val="2"/>
      </w:rPr>
    </w:pPr>
    <w:r w:rsidRPr="00C64471">
      <w:rPr>
        <w:noProof/>
        <w:sz w:val="2"/>
        <w:szCs w:val="2"/>
        <w:lang w:val="nb-NO" w:eastAsia="nb-NO"/>
      </w:rPr>
      <mc:AlternateContent>
        <mc:Choice Requires="wps">
          <w:drawing>
            <wp:anchor distT="0" distB="0" distL="114300" distR="114300" simplePos="0" relativeHeight="251664896" behindDoc="0" locked="1" layoutInCell="1" allowOverlap="1" wp14:anchorId="051C9A4B" wp14:editId="3557E4AC">
              <wp:simplePos x="0" y="0"/>
              <wp:positionH relativeFrom="page">
                <wp:posOffset>559435</wp:posOffset>
              </wp:positionH>
              <wp:positionV relativeFrom="page">
                <wp:posOffset>9249410</wp:posOffset>
              </wp:positionV>
              <wp:extent cx="238125" cy="880110"/>
              <wp:effectExtent l="0" t="0" r="9525" b="0"/>
              <wp:wrapNone/>
              <wp:docPr id="1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125" cy="880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B53EEE" w14:textId="6E0221EB" w:rsidR="00D6388A" w:rsidRPr="0073118C" w:rsidRDefault="00D6388A" w:rsidP="00C64471">
                          <w:pPr>
                            <w:pStyle w:val="zRevDatum"/>
                            <w:jc w:val="right"/>
                            <w:rPr>
                              <w:sz w:val="10"/>
                              <w:szCs w:val="10"/>
                              <w:lang w:val="sv-SE"/>
                            </w:rPr>
                          </w:pPr>
                          <w:r w:rsidRPr="0073118C">
                            <w:rPr>
                              <w:sz w:val="10"/>
                              <w:szCs w:val="10"/>
                              <w:lang w:val="sv-SE"/>
                            </w:rPr>
                            <w:fldChar w:fldCharType="begin"/>
                          </w:r>
                          <w:r w:rsidRPr="0073118C">
                            <w:rPr>
                              <w:sz w:val="10"/>
                              <w:szCs w:val="10"/>
                              <w:lang w:val="sv-SE"/>
                            </w:rPr>
                            <w:instrText xml:space="preserve"> DOCPROPERTY  SOTS  \* MERGEFORMAT </w:instrText>
                          </w:r>
                          <w:r w:rsidRPr="0073118C">
                            <w:rPr>
                              <w:sz w:val="10"/>
                              <w:szCs w:val="10"/>
                              <w:lang w:val="sv-SE"/>
                            </w:rPr>
                            <w:fldChar w:fldCharType="separate"/>
                          </w:r>
                          <w:r w:rsidR="00476872">
                            <w:rPr>
                              <w:sz w:val="10"/>
                              <w:szCs w:val="10"/>
                              <w:lang w:val="sv-SE"/>
                            </w:rPr>
                            <w:t>memo01.docx 2012-03-28</w:t>
                          </w:r>
                          <w:r w:rsidRPr="0073118C">
                            <w:rPr>
                              <w:sz w:val="10"/>
                              <w:szCs w:val="10"/>
                              <w:lang w:val="sv-SE"/>
                            </w:rPr>
                            <w:fldChar w:fldCharType="end"/>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1C9A4B" id="_x0000_t202" coordsize="21600,21600" o:spt="202" path="m,l,21600r21600,l21600,xe">
              <v:stroke joinstyle="miter"/>
              <v:path gradientshapeok="t" o:connecttype="rect"/>
            </v:shapetype>
            <v:shape id="Text Box 6" o:spid="_x0000_s1028" type="#_x0000_t202" style="position:absolute;margin-left:44.05pt;margin-top:728.3pt;width:18.75pt;height:69.3pt;z-index:251664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" stroked="f">
              <v:textbox style="layout-flow:vertical;mso-layout-flow-alt:bottom-to-top" inset="0,0,0,0">
                <w:txbxContent>
                  <w:p w14:paraId="60B53EEE" w14:textId="6E0221EB" w:rsidR="00D6388A" w:rsidRPr="0073118C" w:rsidRDefault="00D6388A" w:rsidP="00C64471">
                    <w:pPr>
                      <w:pStyle w:val="zRevDatum"/>
                      <w:jc w:val="right"/>
                      <w:rPr>
                        <w:sz w:val="10"/>
                        <w:szCs w:val="10"/>
                        <w:lang w:val="sv-SE"/>
                      </w:rPr>
                    </w:pPr>
                    <w:r w:rsidRPr="0073118C">
                      <w:rPr>
                        <w:sz w:val="10"/>
                        <w:szCs w:val="10"/>
                        <w:lang w:val="sv-SE"/>
                      </w:rPr>
                      <w:fldChar w:fldCharType="begin"/>
                    </w:r>
                    <w:r w:rsidRPr="0073118C">
                      <w:rPr>
                        <w:sz w:val="10"/>
                        <w:szCs w:val="10"/>
                        <w:lang w:val="sv-SE"/>
                      </w:rPr>
                      <w:instrText xml:space="preserve"> DOCPROPERTY  SOTS  \* MERGEFORMAT </w:instrText>
                    </w:r>
                    <w:r w:rsidRPr="0073118C">
                      <w:rPr>
                        <w:sz w:val="10"/>
                        <w:szCs w:val="10"/>
                        <w:lang w:val="sv-SE"/>
                      </w:rPr>
                      <w:fldChar w:fldCharType="separate"/>
                    </w:r>
                    <w:r w:rsidR="00476872">
                      <w:rPr>
                        <w:sz w:val="10"/>
                        <w:szCs w:val="10"/>
                        <w:lang w:val="sv-SE"/>
                      </w:rPr>
                      <w:t>memo01.docx 2012-03-28</w:t>
                    </w:r>
                    <w:r w:rsidRPr="0073118C">
                      <w:rPr>
                        <w:sz w:val="10"/>
                        <w:szCs w:val="10"/>
                        <w:lang w:val="sv-SE"/>
                      </w:rPr>
                      <w:fldChar w:fldCharType="end"/>
                    </w:r>
                  </w:p>
                </w:txbxContent>
              </v:textbox>
              <w10:wrap anchorx="page" anchory="page"/>
              <w10:anchorlock/>
            </v:shape>
          </w:pict>
        </mc:Fallback>
      </mc:AlternateContent>
    </w:r>
    <w:r w:rsidRPr="00C64471">
      <w:rPr>
        <w:noProof/>
        <w:sz w:val="2"/>
        <w:szCs w:val="2"/>
        <w:lang w:val="nb-NO" w:eastAsia="nb-NO"/>
      </w:rPr>
      <mc:AlternateContent>
        <mc:Choice Requires="wps">
          <w:drawing>
            <wp:anchor distT="0" distB="0" distL="114300" distR="114300" simplePos="0" relativeHeight="251665920" behindDoc="0" locked="1" layoutInCell="1" allowOverlap="1" wp14:anchorId="07EC6185" wp14:editId="1265E64A">
              <wp:simplePos x="0" y="0"/>
              <wp:positionH relativeFrom="page">
                <wp:posOffset>1195070</wp:posOffset>
              </wp:positionH>
              <wp:positionV relativeFrom="page">
                <wp:posOffset>10108565</wp:posOffset>
              </wp:positionV>
              <wp:extent cx="5327650" cy="215900"/>
              <wp:effectExtent l="0" t="0" r="6350" b="12700"/>
              <wp:wrapNone/>
              <wp:docPr id="1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0" cy="2159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FF0000"/>
                            </a:solidFill>
                            <a:miter lim="800000"/>
                            <a:headEnd/>
                            <a:tailEnd/>
                          </a14:hiddenLine>
                        </a:ext>
                        <a:ext uri="{AF507438-7753-43E0-B8FC-AC1667EBCBE1}">
                          <a14:hiddenEffects xmlns:a14="http://schemas.microsoft.com/office/drawing/2010/main">
                            <a:effectLst/>
                          </a14:hiddenEffects>
                        </a:ext>
                      </a:extLst>
                    </wps:spPr>
                    <wps:txbx>
                      <w:txbxContent>
                        <w:p w14:paraId="309D3B0B" w14:textId="34AD0BDB" w:rsidR="00D6388A" w:rsidRPr="00927DC6" w:rsidRDefault="00D6388A" w:rsidP="00C64471">
                          <w:pPr>
                            <w:rPr>
                              <w:lang w:val="nb-NO"/>
                            </w:rPr>
                          </w:pPr>
                          <w:r w:rsidRPr="00D55053">
                            <w:rPr>
                              <w:sz w:val="12"/>
                              <w:lang w:val="en-US"/>
                            </w:rPr>
                            <w:fldChar w:fldCharType="begin"/>
                          </w:r>
                          <w:r w:rsidRPr="00927DC6">
                            <w:rPr>
                              <w:sz w:val="12"/>
                              <w:lang w:val="nb-NO"/>
                            </w:rPr>
                            <w:instrText xml:space="preserve"> USERINITIALS   \* MERGEFORMAT </w:instrText>
                          </w:r>
                          <w:r w:rsidRPr="00D55053">
                            <w:rPr>
                              <w:sz w:val="12"/>
                              <w:lang w:val="en-US"/>
                            </w:rPr>
                            <w:fldChar w:fldCharType="separate"/>
                          </w:r>
                          <w:r w:rsidR="0039166C">
                            <w:rPr>
                              <w:noProof/>
                              <w:sz w:val="12"/>
                              <w:lang w:val="nb-NO"/>
                            </w:rPr>
                            <w:t>HPA</w:t>
                          </w:r>
                          <w:r w:rsidRPr="00D55053">
                            <w:rPr>
                              <w:sz w:val="12"/>
                              <w:lang w:val="en-US"/>
                            </w:rPr>
                            <w:fldChar w:fldCharType="end"/>
                          </w:r>
                          <w:r w:rsidRPr="00927DC6">
                            <w:rPr>
                              <w:sz w:val="12"/>
                              <w:szCs w:val="12"/>
                              <w:lang w:val="nb-NO"/>
                            </w:rPr>
                            <w:t xml:space="preserve"> </w:t>
                          </w:r>
                          <w:r w:rsidRPr="0073118C">
                            <w:rPr>
                              <w:sz w:val="12"/>
                              <w:szCs w:val="12"/>
                              <w:lang w:val="en-US"/>
                            </w:rPr>
                            <w:fldChar w:fldCharType="begin"/>
                          </w:r>
                          <w:r w:rsidRPr="00927DC6">
                            <w:rPr>
                              <w:sz w:val="12"/>
                              <w:szCs w:val="12"/>
                              <w:lang w:val="nb-NO"/>
                            </w:rPr>
                            <w:instrText xml:space="preserve"> FILENAME  \* Lower \p  \* MERGEFORMAT </w:instrText>
                          </w:r>
                          <w:r w:rsidRPr="0073118C">
                            <w:rPr>
                              <w:sz w:val="12"/>
                              <w:szCs w:val="12"/>
                              <w:lang w:val="en-US"/>
                            </w:rPr>
                            <w:fldChar w:fldCharType="separate"/>
                          </w:r>
                          <w:r w:rsidR="0039166C">
                            <w:rPr>
                              <w:noProof/>
                              <w:sz w:val="12"/>
                              <w:szCs w:val="12"/>
                              <w:lang w:val="nb-NO"/>
                            </w:rPr>
                            <w:t>s:\oppdrag\bdo\31653\10231503_nfk_prosjektstøtte\000\fdvu og bim\kravspek sjekklister og vedlegg\krav og sjekklister fra svein r 17.11.23 siste versjon\revidert kravspek uke 50 2023\kravspesifkasjon fdvu-dokumentasjon nfk v.2.0 17.11.23.docx</w:t>
                          </w:r>
                          <w:r w:rsidRPr="0073118C">
                            <w:rPr>
                              <w:sz w:val="12"/>
                              <w:szCs w:val="12"/>
                              <w:lang w:val="en-US"/>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EC6185" id="Rectangle 9" o:spid="_x0000_s1029" style="position:absolute;margin-left:94.1pt;margin-top:795.95pt;width:419.5pt;height:17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" filled="f" stroked="f" strokecolor="red" strokeweight=".25pt">
              <v:textbox inset="0,0,0,0">
                <w:txbxContent>
                  <w:p w14:paraId="309D3B0B" w14:textId="34AD0BDB" w:rsidR="00D6388A" w:rsidRPr="00927DC6" w:rsidRDefault="00D6388A" w:rsidP="00C64471">
                    <w:pPr>
                      <w:rPr>
                        <w:lang w:val="nb-NO"/>
                      </w:rPr>
                    </w:pPr>
                    <w:r w:rsidRPr="00D55053">
                      <w:rPr>
                        <w:sz w:val="12"/>
                        <w:lang w:val="en-US"/>
                      </w:rPr>
                      <w:fldChar w:fldCharType="begin"/>
                    </w:r>
                    <w:r w:rsidRPr="00927DC6">
                      <w:rPr>
                        <w:sz w:val="12"/>
                        <w:lang w:val="nb-NO"/>
                      </w:rPr>
                      <w:instrText xml:space="preserve"> USERINITIALS   \* MERGEFORMAT </w:instrText>
                    </w:r>
                    <w:r w:rsidRPr="00D55053">
                      <w:rPr>
                        <w:sz w:val="12"/>
                        <w:lang w:val="en-US"/>
                      </w:rPr>
                      <w:fldChar w:fldCharType="separate"/>
                    </w:r>
                    <w:r w:rsidR="0039166C">
                      <w:rPr>
                        <w:noProof/>
                        <w:sz w:val="12"/>
                        <w:lang w:val="nb-NO"/>
                      </w:rPr>
                      <w:t>HPA</w:t>
                    </w:r>
                    <w:r w:rsidRPr="00D55053">
                      <w:rPr>
                        <w:sz w:val="12"/>
                        <w:lang w:val="en-US"/>
                      </w:rPr>
                      <w:fldChar w:fldCharType="end"/>
                    </w:r>
                    <w:r w:rsidRPr="00927DC6">
                      <w:rPr>
                        <w:sz w:val="12"/>
                        <w:szCs w:val="12"/>
                        <w:lang w:val="nb-NO"/>
                      </w:rPr>
                      <w:t xml:space="preserve"> </w:t>
                    </w:r>
                    <w:r w:rsidRPr="0073118C">
                      <w:rPr>
                        <w:sz w:val="12"/>
                        <w:szCs w:val="12"/>
                        <w:lang w:val="en-US"/>
                      </w:rPr>
                      <w:fldChar w:fldCharType="begin"/>
                    </w:r>
                    <w:r w:rsidRPr="00927DC6">
                      <w:rPr>
                        <w:sz w:val="12"/>
                        <w:szCs w:val="12"/>
                        <w:lang w:val="nb-NO"/>
                      </w:rPr>
                      <w:instrText xml:space="preserve"> FILENAME  \* Lower \p  \* MERGEFORMAT </w:instrText>
                    </w:r>
                    <w:r w:rsidRPr="0073118C">
                      <w:rPr>
                        <w:sz w:val="12"/>
                        <w:szCs w:val="12"/>
                        <w:lang w:val="en-US"/>
                      </w:rPr>
                      <w:fldChar w:fldCharType="separate"/>
                    </w:r>
                    <w:r w:rsidR="0039166C">
                      <w:rPr>
                        <w:noProof/>
                        <w:sz w:val="12"/>
                        <w:szCs w:val="12"/>
                        <w:lang w:val="nb-NO"/>
                      </w:rPr>
                      <w:t>s:\oppdrag\bdo\31653\10231503_nfk_prosjektstøtte\000\fdvu og bim\kravspek sjekklister og vedlegg\krav og sjekklister fra svein r 17.11.23 siste versjon\revidert kravspek uke 50 2023\kravspesifkasjon fdvu-dokumentasjon nfk v.2.0 17.11.23.docx</w:t>
                    </w:r>
                    <w:r w:rsidRPr="0073118C">
                      <w:rPr>
                        <w:sz w:val="12"/>
                        <w:szCs w:val="12"/>
                        <w:lang w:val="en-US"/>
                      </w:rPr>
                      <w:fldChar w:fldCharType="end"/>
                    </w:r>
                  </w:p>
                </w:txbxContent>
              </v:textbox>
              <w10:wrap anchorx="page" anchory="page"/>
              <w10:anchorlock/>
            </v:rect>
          </w:pict>
        </mc:Fallback>
      </mc:AlternateContent>
    </w:r>
    <w:r>
      <w:rPr>
        <w:noProof/>
        <w:sz w:val="16"/>
        <w:lang w:val="nb-NO" w:eastAsia="nb-NO"/>
      </w:rPr>
      <mc:AlternateContent>
        <mc:Choice Requires="wpg">
          <w:drawing>
            <wp:anchor distT="0" distB="0" distL="114300" distR="114300" simplePos="0" relativeHeight="251658752" behindDoc="0" locked="1" layoutInCell="0" allowOverlap="1" wp14:anchorId="6A40567C" wp14:editId="4142B654">
              <wp:simplePos x="0" y="0"/>
              <wp:positionH relativeFrom="page">
                <wp:posOffset>1080135</wp:posOffset>
              </wp:positionH>
              <wp:positionV relativeFrom="page">
                <wp:posOffset>9248140</wp:posOffset>
              </wp:positionV>
              <wp:extent cx="5400675" cy="144145"/>
              <wp:effectExtent l="0" t="0" r="0" b="0"/>
              <wp:wrapNone/>
              <wp:docPr id="11" name="Group 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00675" cy="144145"/>
                        <a:chOff x="1701" y="14969"/>
                        <a:chExt cx="8505" cy="227"/>
                      </a:xfrm>
                    </wpg:grpSpPr>
                    <wps:wsp>
                      <wps:cNvPr id="12" name="Line 67"/>
                      <wps:cNvCnPr/>
                      <wps:spPr bwMode="auto">
                        <a:xfrm>
                          <a:off x="1701" y="14969"/>
                          <a:ext cx="0" cy="227"/>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3" name="Line 69"/>
                      <wps:cNvCnPr/>
                      <wps:spPr bwMode="auto">
                        <a:xfrm>
                          <a:off x="1701" y="14969"/>
                          <a:ext cx="8505"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72D7153" id="Group 71" o:spid="_x0000_s1026" style="position:absolute;margin-left:85.05pt;margin-top:728.2pt;width:425.25pt;height:11.35pt;z-index:251658752;mso-position-horizontal-relative:page;mso-position-vertical-relative:page" coordorigin="1701,14969" coordsize="8505,2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" o:allowincell="f">
              <v:line id="Line 67" o:spid="_x0000_s1027" style="position:absolute;visibility:visible;mso-wrap-style:square" from="1701,14969" to="1701,151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" strokeweight=".25pt"/>
              <v:line id="Line 69" o:spid="_x0000_s1028" style="position:absolute;visibility:visible;mso-wrap-style:square" from="1701,14969" to="10206,14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" strokeweight=".25pt"/>
              <w10:wrap anchorx="page" anchory="page"/>
              <w10:anchorlock/>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5"/>
      <w:gridCol w:w="1554"/>
    </w:tblGrid>
    <w:tr w:rsidR="00D6388A" w:rsidRPr="00BF33A7" w14:paraId="1E99ECF1" w14:textId="77777777" w:rsidTr="00AA1688">
      <w:tc>
        <w:tcPr>
          <w:tcW w:w="8075" w:type="dxa"/>
          <w:tcBorders>
            <w:top w:val="single" w:sz="4" w:space="0" w:color="auto"/>
            <w:left w:val="single" w:sz="4" w:space="0" w:color="auto"/>
          </w:tcBorders>
        </w:tcPr>
        <w:p w14:paraId="26488541" w14:textId="386CA68A" w:rsidR="00D6388A" w:rsidRPr="00EC20A4" w:rsidRDefault="00D6388A" w:rsidP="001C5AFA">
          <w:pPr>
            <w:pStyle w:val="Bunntekst"/>
            <w:spacing w:before="40" w:after="40"/>
            <w:rPr>
              <w:caps/>
              <w:sz w:val="16"/>
              <w:szCs w:val="16"/>
            </w:rPr>
          </w:pPr>
          <w:r w:rsidRPr="00EC20A4">
            <w:rPr>
              <w:caps/>
              <w:sz w:val="16"/>
              <w:szCs w:val="16"/>
            </w:rPr>
            <w:t>RAPPORT</w:t>
          </w:r>
        </w:p>
      </w:tc>
      <w:tc>
        <w:tcPr>
          <w:tcW w:w="1554" w:type="dxa"/>
          <w:tcBorders>
            <w:top w:val="single" w:sz="4" w:space="0" w:color="auto"/>
            <w:right w:val="single" w:sz="4" w:space="0" w:color="auto"/>
          </w:tcBorders>
        </w:tcPr>
        <w:p w14:paraId="472CD952" w14:textId="529CD045" w:rsidR="00D6388A" w:rsidRPr="00BF33A7" w:rsidRDefault="00D6388A" w:rsidP="001C5AFA">
          <w:pPr>
            <w:pStyle w:val="Bunntekst"/>
            <w:spacing w:before="40" w:after="40"/>
            <w:jc w:val="right"/>
            <w:rPr>
              <w:sz w:val="16"/>
              <w:szCs w:val="16"/>
            </w:rPr>
          </w:pPr>
          <w:r w:rsidRPr="00EC20A4">
            <w:rPr>
              <w:caps/>
              <w:sz w:val="16"/>
              <w:szCs w:val="16"/>
            </w:rPr>
            <w:t>SIDE</w:t>
          </w:r>
          <w:r w:rsidRPr="00BF33A7">
            <w:rPr>
              <w:sz w:val="16"/>
              <w:szCs w:val="16"/>
            </w:rPr>
            <w:t xml:space="preserve"> </w:t>
          </w:r>
          <w:r w:rsidRPr="00BF33A7">
            <w:rPr>
              <w:sz w:val="16"/>
              <w:szCs w:val="16"/>
            </w:rPr>
            <w:fldChar w:fldCharType="begin"/>
          </w:r>
          <w:r w:rsidRPr="00BF33A7">
            <w:rPr>
              <w:sz w:val="16"/>
              <w:szCs w:val="16"/>
            </w:rPr>
            <w:instrText xml:space="preserve"> PAGE </w:instrText>
          </w:r>
          <w:r w:rsidRPr="00BF33A7">
            <w:rPr>
              <w:sz w:val="16"/>
              <w:szCs w:val="16"/>
            </w:rPr>
            <w:fldChar w:fldCharType="separate"/>
          </w:r>
          <w:r>
            <w:rPr>
              <w:noProof/>
              <w:sz w:val="16"/>
              <w:szCs w:val="16"/>
            </w:rPr>
            <w:t>6</w:t>
          </w:r>
          <w:r w:rsidRPr="00BF33A7">
            <w:rPr>
              <w:sz w:val="16"/>
              <w:szCs w:val="16"/>
            </w:rPr>
            <w:fldChar w:fldCharType="end"/>
          </w:r>
          <w:r w:rsidRPr="00BF33A7">
            <w:rPr>
              <w:sz w:val="16"/>
              <w:szCs w:val="16"/>
            </w:rPr>
            <w:t xml:space="preserve"> </w:t>
          </w:r>
          <w:r w:rsidRPr="00EC20A4">
            <w:rPr>
              <w:caps/>
              <w:sz w:val="16"/>
              <w:szCs w:val="16"/>
            </w:rPr>
            <w:t>AV</w:t>
          </w:r>
          <w:r w:rsidRPr="00BF33A7">
            <w:rPr>
              <w:sz w:val="16"/>
              <w:szCs w:val="16"/>
            </w:rPr>
            <w:t xml:space="preserve"> </w:t>
          </w:r>
          <w:r w:rsidRPr="00BF33A7">
            <w:rPr>
              <w:sz w:val="16"/>
              <w:szCs w:val="16"/>
            </w:rPr>
            <w:fldChar w:fldCharType="begin"/>
          </w:r>
          <w:r w:rsidRPr="00BF33A7">
            <w:rPr>
              <w:sz w:val="16"/>
              <w:szCs w:val="16"/>
            </w:rPr>
            <w:instrText xml:space="preserve"> NUMPAGES </w:instrText>
          </w:r>
          <w:r w:rsidRPr="00BF33A7">
            <w:rPr>
              <w:sz w:val="16"/>
              <w:szCs w:val="16"/>
            </w:rPr>
            <w:fldChar w:fldCharType="separate"/>
          </w:r>
          <w:r>
            <w:rPr>
              <w:noProof/>
              <w:sz w:val="16"/>
              <w:szCs w:val="16"/>
            </w:rPr>
            <w:t>9</w:t>
          </w:r>
          <w:r w:rsidRPr="00BF33A7">
            <w:rPr>
              <w:noProof/>
              <w:sz w:val="16"/>
              <w:szCs w:val="16"/>
            </w:rPr>
            <w:fldChar w:fldCharType="end"/>
          </w:r>
          <w:r w:rsidRPr="00BF33A7">
            <w:rPr>
              <w:sz w:val="16"/>
              <w:szCs w:val="16"/>
            </w:rPr>
            <w:t xml:space="preserve"> </w:t>
          </w:r>
        </w:p>
      </w:tc>
    </w:tr>
    <w:tr w:rsidR="00D6388A" w:rsidRPr="0019254E" w14:paraId="7B7E1956" w14:textId="77777777" w:rsidTr="00AA1688">
      <w:tc>
        <w:tcPr>
          <w:tcW w:w="9629" w:type="dxa"/>
          <w:gridSpan w:val="2"/>
        </w:tcPr>
        <w:p w14:paraId="12239E57" w14:textId="77777777" w:rsidR="00D6388A" w:rsidRPr="0019254E" w:rsidRDefault="00D6388A" w:rsidP="001C5AFA">
          <w:pPr>
            <w:pStyle w:val="Bunntekst"/>
            <w:spacing w:before="40" w:after="40"/>
            <w:rPr>
              <w:sz w:val="14"/>
              <w:szCs w:val="14"/>
            </w:rPr>
          </w:pPr>
        </w:p>
      </w:tc>
    </w:tr>
    <w:tr w:rsidR="00D6388A" w:rsidRPr="005848F9" w14:paraId="01ADD394" w14:textId="77777777" w:rsidTr="00AA1688">
      <w:tc>
        <w:tcPr>
          <w:tcW w:w="9629" w:type="dxa"/>
          <w:gridSpan w:val="2"/>
        </w:tcPr>
        <w:p w14:paraId="2F9EFF1D" w14:textId="40B85E56" w:rsidR="00D6388A" w:rsidRPr="0019254E" w:rsidRDefault="00D6388A" w:rsidP="001C5AFA">
          <w:pPr>
            <w:pStyle w:val="Bunntekst"/>
            <w:spacing w:before="40" w:after="40"/>
            <w:rPr>
              <w:sz w:val="14"/>
              <w:szCs w:val="14"/>
              <w:lang w:val="nb-NO"/>
            </w:rPr>
          </w:pPr>
          <w:r w:rsidRPr="0019254E">
            <w:rPr>
              <w:sz w:val="14"/>
              <w:szCs w:val="14"/>
            </w:rPr>
            <w:fldChar w:fldCharType="begin"/>
          </w:r>
          <w:r w:rsidRPr="0019254E">
            <w:rPr>
              <w:sz w:val="14"/>
              <w:szCs w:val="14"/>
              <w:lang w:val="nb-NO"/>
            </w:rPr>
            <w:instrText xml:space="preserve"> FILENAME \p \* MERGEFORMAT </w:instrText>
          </w:r>
          <w:r w:rsidRPr="0019254E">
            <w:rPr>
              <w:sz w:val="14"/>
              <w:szCs w:val="14"/>
            </w:rPr>
            <w:fldChar w:fldCharType="separate"/>
          </w:r>
          <w:r w:rsidR="0039166C">
            <w:rPr>
              <w:noProof/>
              <w:sz w:val="14"/>
              <w:szCs w:val="14"/>
              <w:lang w:val="nb-NO"/>
            </w:rPr>
            <w:t>S:\Oppdrag\BDO\31653\10231503_NFK_Prosjektstøtte\000\FDVU og BIM\Kravspek sjekklister og vedlegg\Krav og sjekklister fra Svein R 17.11.23 siste versjon\Revidert kravspek uke 50 2023\Kravspesifkasjon FDVU-dokumentasjon NFK v.2.0 17.11.23.docx</w:t>
          </w:r>
          <w:r w:rsidRPr="0019254E">
            <w:rPr>
              <w:sz w:val="14"/>
              <w:szCs w:val="14"/>
            </w:rPr>
            <w:fldChar w:fldCharType="end"/>
          </w:r>
        </w:p>
      </w:tc>
    </w:tr>
  </w:tbl>
  <w:p w14:paraId="049A98A8" w14:textId="77777777" w:rsidR="00D6388A" w:rsidRPr="0009510A" w:rsidRDefault="00D6388A">
    <w:pPr>
      <w:pStyle w:val="Bunntekst"/>
      <w:rPr>
        <w:sz w:val="2"/>
        <w:lang w:val="nb-N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9176D" w14:textId="77777777" w:rsidR="00D6388A" w:rsidRDefault="00D6388A">
    <w:pPr>
      <w:pStyle w:val="Bunntekst"/>
      <w:rPr>
        <w:sz w:val="2"/>
      </w:rPr>
    </w:pPr>
  </w:p>
  <w:p w14:paraId="4964A569" w14:textId="77777777" w:rsidR="00D6388A" w:rsidRDefault="00D6388A" w:rsidP="00041A3A">
    <w:pPr>
      <w:pStyle w:val="Bunntekst"/>
      <w:rPr>
        <w:sz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85C5" w14:textId="77777777" w:rsidR="00D6388A" w:rsidRDefault="00D6388A">
    <w:pPr>
      <w:pStyle w:val="Bunntekst"/>
      <w:rPr>
        <w:sz w:val="2"/>
      </w:rPr>
    </w:pPr>
  </w:p>
  <w:tbl>
    <w:tblPr>
      <w:tblW w:w="2665" w:type="dxa"/>
      <w:tblInd w:w="113" w:type="dxa"/>
      <w:tblLayout w:type="fixed"/>
      <w:tblCellMar>
        <w:left w:w="0" w:type="dxa"/>
        <w:right w:w="0" w:type="dxa"/>
      </w:tblCellMar>
      <w:tblLook w:val="0000" w:firstRow="0" w:lastRow="0" w:firstColumn="0" w:lastColumn="0" w:noHBand="0" w:noVBand="0"/>
    </w:tblPr>
    <w:tblGrid>
      <w:gridCol w:w="2665"/>
    </w:tblGrid>
    <w:tr w:rsidR="00D6388A" w:rsidRPr="00BA30F8" w14:paraId="7E39BCF4" w14:textId="77777777" w:rsidTr="006D5EBD">
      <w:trPr>
        <w:trHeight w:hRule="exact" w:val="1535"/>
      </w:trPr>
      <w:tc>
        <w:tcPr>
          <w:tcW w:w="2665" w:type="dxa"/>
        </w:tcPr>
        <w:p w14:paraId="5E0B9AAD" w14:textId="77777777" w:rsidR="00D6388A" w:rsidRPr="00855057" w:rsidRDefault="00D6388A" w:rsidP="006D5EBD">
          <w:pPr>
            <w:pStyle w:val="zSidfotAdress2"/>
          </w:pPr>
        </w:p>
      </w:tc>
    </w:tr>
  </w:tbl>
  <w:p w14:paraId="0812E23E" w14:textId="77777777" w:rsidR="00D6388A" w:rsidRPr="003E5577" w:rsidRDefault="00D6388A" w:rsidP="00041A3A">
    <w:pPr>
      <w:pStyle w:val="Bunntekst"/>
      <w:rPr>
        <w:sz w:val="2"/>
        <w:lang w:val="nb-NO"/>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5"/>
      <w:gridCol w:w="1554"/>
    </w:tblGrid>
    <w:tr w:rsidR="00D6388A" w:rsidRPr="00BF33A7" w14:paraId="1128A5B0" w14:textId="77777777" w:rsidTr="00AA1688">
      <w:tc>
        <w:tcPr>
          <w:tcW w:w="8075" w:type="dxa"/>
          <w:tcBorders>
            <w:top w:val="single" w:sz="4" w:space="0" w:color="auto"/>
            <w:left w:val="single" w:sz="4" w:space="0" w:color="auto"/>
          </w:tcBorders>
        </w:tcPr>
        <w:p w14:paraId="696ADB77" w14:textId="04BFC4E1" w:rsidR="00D6388A" w:rsidRPr="00EC20A4" w:rsidRDefault="00D6388A" w:rsidP="00476CF5">
          <w:pPr>
            <w:pStyle w:val="Bunntekst"/>
            <w:spacing w:before="40" w:after="40"/>
            <w:rPr>
              <w:caps/>
              <w:sz w:val="16"/>
              <w:szCs w:val="16"/>
            </w:rPr>
          </w:pPr>
        </w:p>
      </w:tc>
      <w:tc>
        <w:tcPr>
          <w:tcW w:w="1554" w:type="dxa"/>
          <w:tcBorders>
            <w:top w:val="single" w:sz="4" w:space="0" w:color="auto"/>
            <w:right w:val="single" w:sz="4" w:space="0" w:color="auto"/>
          </w:tcBorders>
        </w:tcPr>
        <w:p w14:paraId="437240B1" w14:textId="62C77063" w:rsidR="00D6388A" w:rsidRPr="00BF33A7" w:rsidRDefault="00D6388A" w:rsidP="00476CF5">
          <w:pPr>
            <w:pStyle w:val="Bunntekst"/>
            <w:spacing w:before="40" w:after="40"/>
            <w:jc w:val="right"/>
            <w:rPr>
              <w:sz w:val="16"/>
              <w:szCs w:val="16"/>
            </w:rPr>
          </w:pPr>
          <w:r>
            <w:rPr>
              <w:sz w:val="16"/>
              <w:szCs w:val="16"/>
            </w:rPr>
            <w:fldChar w:fldCharType="begin"/>
          </w:r>
          <w:r>
            <w:rPr>
              <w:sz w:val="16"/>
              <w:szCs w:val="16"/>
            </w:rPr>
            <w:instrText xml:space="preserve"> REF swLead_Page \h </w:instrText>
          </w:r>
          <w:r>
            <w:rPr>
              <w:sz w:val="16"/>
              <w:szCs w:val="16"/>
            </w:rPr>
          </w:r>
          <w:r>
            <w:rPr>
              <w:sz w:val="16"/>
              <w:szCs w:val="16"/>
            </w:rPr>
            <w:fldChar w:fldCharType="separate"/>
          </w:r>
          <w:r w:rsidR="00476872">
            <w:rPr>
              <w:caps/>
              <w:sz w:val="16"/>
              <w:szCs w:val="16"/>
            </w:rPr>
            <w:t>Side</w:t>
          </w:r>
          <w:r>
            <w:rPr>
              <w:sz w:val="16"/>
              <w:szCs w:val="16"/>
            </w:rPr>
            <w:fldChar w:fldCharType="end"/>
          </w:r>
          <w:r w:rsidRPr="00BF33A7">
            <w:rPr>
              <w:sz w:val="16"/>
              <w:szCs w:val="16"/>
            </w:rPr>
            <w:t xml:space="preserve"> </w:t>
          </w:r>
          <w:r w:rsidRPr="00BF33A7">
            <w:rPr>
              <w:sz w:val="16"/>
              <w:szCs w:val="16"/>
            </w:rPr>
            <w:fldChar w:fldCharType="begin"/>
          </w:r>
          <w:r w:rsidRPr="00BF33A7">
            <w:rPr>
              <w:sz w:val="16"/>
              <w:szCs w:val="16"/>
            </w:rPr>
            <w:instrText xml:space="preserve"> PAGE </w:instrText>
          </w:r>
          <w:r w:rsidRPr="00BF33A7">
            <w:rPr>
              <w:sz w:val="16"/>
              <w:szCs w:val="16"/>
            </w:rPr>
            <w:fldChar w:fldCharType="separate"/>
          </w:r>
          <w:r>
            <w:rPr>
              <w:noProof/>
              <w:sz w:val="16"/>
              <w:szCs w:val="16"/>
            </w:rPr>
            <w:t>6</w:t>
          </w:r>
          <w:r w:rsidRPr="00BF33A7">
            <w:rPr>
              <w:sz w:val="16"/>
              <w:szCs w:val="16"/>
            </w:rPr>
            <w:fldChar w:fldCharType="end"/>
          </w:r>
          <w:r w:rsidRPr="00BF33A7">
            <w:rPr>
              <w:sz w:val="16"/>
              <w:szCs w:val="16"/>
            </w:rPr>
            <w:t xml:space="preserve"> </w:t>
          </w:r>
          <w:r>
            <w:rPr>
              <w:sz w:val="16"/>
              <w:szCs w:val="16"/>
            </w:rPr>
            <w:fldChar w:fldCharType="begin"/>
          </w:r>
          <w:r>
            <w:rPr>
              <w:sz w:val="16"/>
              <w:szCs w:val="16"/>
            </w:rPr>
            <w:instrText xml:space="preserve"> REF swLead_Of \h </w:instrText>
          </w:r>
          <w:r>
            <w:rPr>
              <w:sz w:val="16"/>
              <w:szCs w:val="16"/>
            </w:rPr>
          </w:r>
          <w:r>
            <w:rPr>
              <w:sz w:val="16"/>
              <w:szCs w:val="16"/>
            </w:rPr>
            <w:fldChar w:fldCharType="separate"/>
          </w:r>
          <w:r w:rsidR="00476872">
            <w:rPr>
              <w:caps/>
              <w:sz w:val="16"/>
              <w:szCs w:val="16"/>
            </w:rPr>
            <w:t>Av</w:t>
          </w:r>
          <w:r>
            <w:rPr>
              <w:sz w:val="16"/>
              <w:szCs w:val="16"/>
            </w:rPr>
            <w:fldChar w:fldCharType="end"/>
          </w:r>
          <w:r w:rsidRPr="00BF33A7">
            <w:rPr>
              <w:sz w:val="16"/>
              <w:szCs w:val="16"/>
            </w:rPr>
            <w:t xml:space="preserve"> </w:t>
          </w:r>
          <w:r w:rsidRPr="00BF33A7">
            <w:rPr>
              <w:sz w:val="16"/>
              <w:szCs w:val="16"/>
            </w:rPr>
            <w:fldChar w:fldCharType="begin"/>
          </w:r>
          <w:r w:rsidRPr="00BF33A7">
            <w:rPr>
              <w:sz w:val="16"/>
              <w:szCs w:val="16"/>
            </w:rPr>
            <w:instrText xml:space="preserve"> NUMPAGES </w:instrText>
          </w:r>
          <w:r w:rsidRPr="00BF33A7">
            <w:rPr>
              <w:sz w:val="16"/>
              <w:szCs w:val="16"/>
            </w:rPr>
            <w:fldChar w:fldCharType="separate"/>
          </w:r>
          <w:r>
            <w:rPr>
              <w:noProof/>
              <w:sz w:val="16"/>
              <w:szCs w:val="16"/>
            </w:rPr>
            <w:t>8</w:t>
          </w:r>
          <w:r w:rsidRPr="00BF33A7">
            <w:rPr>
              <w:noProof/>
              <w:sz w:val="16"/>
              <w:szCs w:val="16"/>
            </w:rPr>
            <w:fldChar w:fldCharType="end"/>
          </w:r>
          <w:r w:rsidRPr="00BF33A7">
            <w:rPr>
              <w:sz w:val="16"/>
              <w:szCs w:val="16"/>
            </w:rPr>
            <w:t xml:space="preserve"> </w:t>
          </w:r>
        </w:p>
      </w:tc>
    </w:tr>
    <w:tr w:rsidR="00D6388A" w:rsidRPr="0019254E" w14:paraId="5C2B790C" w14:textId="77777777" w:rsidTr="00AA1688">
      <w:tc>
        <w:tcPr>
          <w:tcW w:w="9629" w:type="dxa"/>
          <w:gridSpan w:val="2"/>
        </w:tcPr>
        <w:p w14:paraId="5F690D2E" w14:textId="77777777" w:rsidR="00D6388A" w:rsidRPr="0019254E" w:rsidRDefault="00D6388A" w:rsidP="00476CF5">
          <w:pPr>
            <w:pStyle w:val="Bunntekst"/>
            <w:spacing w:before="40" w:after="40"/>
            <w:rPr>
              <w:sz w:val="14"/>
              <w:szCs w:val="14"/>
            </w:rPr>
          </w:pPr>
        </w:p>
      </w:tc>
    </w:tr>
    <w:tr w:rsidR="00D6388A" w:rsidRPr="008214C4" w14:paraId="5BEBC965" w14:textId="77777777" w:rsidTr="00AA1688">
      <w:tc>
        <w:tcPr>
          <w:tcW w:w="9629" w:type="dxa"/>
          <w:gridSpan w:val="2"/>
        </w:tcPr>
        <w:p w14:paraId="0ACFAB50" w14:textId="77777777" w:rsidR="00D6388A" w:rsidRPr="0019254E" w:rsidRDefault="00D6388A" w:rsidP="00476CF5">
          <w:pPr>
            <w:pStyle w:val="Bunntekst"/>
            <w:spacing w:before="40" w:after="40"/>
            <w:rPr>
              <w:sz w:val="14"/>
              <w:szCs w:val="14"/>
              <w:lang w:val="nb-NO"/>
            </w:rPr>
          </w:pPr>
        </w:p>
      </w:tc>
    </w:tr>
  </w:tbl>
  <w:p w14:paraId="7F99FD68" w14:textId="77777777" w:rsidR="00D6388A" w:rsidRPr="00086B25" w:rsidRDefault="00D6388A">
    <w:pPr>
      <w:pStyle w:val="Bunntekst"/>
      <w:rPr>
        <w:sz w:val="2"/>
        <w:lang w:val="nb-NO"/>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868BE" w14:textId="50E853AC" w:rsidR="00D6388A" w:rsidRDefault="00D6388A">
    <w:pPr>
      <w:pStyle w:val="Bunntekst"/>
      <w:rPr>
        <w:sz w:val="2"/>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5"/>
      <w:gridCol w:w="1554"/>
    </w:tblGrid>
    <w:tr w:rsidR="00D6388A" w:rsidRPr="00BF33A7" w14:paraId="1FD33043" w14:textId="77777777" w:rsidTr="00BF33A7">
      <w:tc>
        <w:tcPr>
          <w:tcW w:w="8075" w:type="dxa"/>
          <w:tcBorders>
            <w:top w:val="single" w:sz="4" w:space="0" w:color="auto"/>
            <w:left w:val="single" w:sz="4" w:space="0" w:color="auto"/>
          </w:tcBorders>
        </w:tcPr>
        <w:p w14:paraId="131727FA" w14:textId="77777777" w:rsidR="00D6388A" w:rsidRPr="00EC20A4" w:rsidRDefault="00D6388A" w:rsidP="00BF33A7">
          <w:pPr>
            <w:pStyle w:val="Bunntekst"/>
            <w:spacing w:before="40" w:after="40"/>
            <w:rPr>
              <w:caps/>
              <w:sz w:val="16"/>
              <w:szCs w:val="16"/>
            </w:rPr>
          </w:pPr>
        </w:p>
      </w:tc>
      <w:tc>
        <w:tcPr>
          <w:tcW w:w="1554" w:type="dxa"/>
          <w:tcBorders>
            <w:top w:val="single" w:sz="4" w:space="0" w:color="auto"/>
            <w:right w:val="single" w:sz="4" w:space="0" w:color="auto"/>
          </w:tcBorders>
        </w:tcPr>
        <w:p w14:paraId="7A656B52" w14:textId="4F51B524" w:rsidR="00D6388A" w:rsidRPr="00BF33A7" w:rsidRDefault="00D6388A" w:rsidP="00BF33A7">
          <w:pPr>
            <w:pStyle w:val="Bunntekst"/>
            <w:spacing w:before="40" w:after="40"/>
            <w:jc w:val="right"/>
            <w:rPr>
              <w:sz w:val="16"/>
              <w:szCs w:val="16"/>
            </w:rPr>
          </w:pPr>
          <w:bookmarkStart w:id="33" w:name="swLead_Page"/>
          <w:r>
            <w:rPr>
              <w:caps/>
              <w:sz w:val="16"/>
              <w:szCs w:val="16"/>
            </w:rPr>
            <w:t>Side</w:t>
          </w:r>
          <w:bookmarkEnd w:id="33"/>
          <w:r w:rsidRPr="00BF33A7">
            <w:rPr>
              <w:sz w:val="16"/>
              <w:szCs w:val="16"/>
            </w:rPr>
            <w:t xml:space="preserve"> </w:t>
          </w:r>
          <w:r w:rsidRPr="00BF33A7">
            <w:rPr>
              <w:sz w:val="16"/>
              <w:szCs w:val="16"/>
            </w:rPr>
            <w:fldChar w:fldCharType="begin"/>
          </w:r>
          <w:r w:rsidRPr="00BF33A7">
            <w:rPr>
              <w:sz w:val="16"/>
              <w:szCs w:val="16"/>
            </w:rPr>
            <w:instrText xml:space="preserve"> PAGE </w:instrText>
          </w:r>
          <w:r w:rsidRPr="00BF33A7">
            <w:rPr>
              <w:sz w:val="16"/>
              <w:szCs w:val="16"/>
            </w:rPr>
            <w:fldChar w:fldCharType="separate"/>
          </w:r>
          <w:r>
            <w:rPr>
              <w:noProof/>
              <w:sz w:val="16"/>
              <w:szCs w:val="16"/>
            </w:rPr>
            <w:t>3</w:t>
          </w:r>
          <w:r w:rsidRPr="00BF33A7">
            <w:rPr>
              <w:sz w:val="16"/>
              <w:szCs w:val="16"/>
            </w:rPr>
            <w:fldChar w:fldCharType="end"/>
          </w:r>
          <w:r w:rsidRPr="00BF33A7">
            <w:rPr>
              <w:sz w:val="16"/>
              <w:szCs w:val="16"/>
            </w:rPr>
            <w:t xml:space="preserve"> </w:t>
          </w:r>
          <w:bookmarkStart w:id="34" w:name="swLead_Of"/>
          <w:r>
            <w:rPr>
              <w:caps/>
              <w:sz w:val="16"/>
              <w:szCs w:val="16"/>
            </w:rPr>
            <w:t>Av</w:t>
          </w:r>
          <w:bookmarkEnd w:id="34"/>
          <w:r w:rsidRPr="00BF33A7">
            <w:rPr>
              <w:sz w:val="16"/>
              <w:szCs w:val="16"/>
            </w:rPr>
            <w:t xml:space="preserve"> </w:t>
          </w:r>
          <w:r w:rsidRPr="00BF33A7">
            <w:rPr>
              <w:sz w:val="16"/>
              <w:szCs w:val="16"/>
            </w:rPr>
            <w:fldChar w:fldCharType="begin"/>
          </w:r>
          <w:r w:rsidRPr="00BF33A7">
            <w:rPr>
              <w:sz w:val="16"/>
              <w:szCs w:val="16"/>
            </w:rPr>
            <w:instrText xml:space="preserve"> NUMPAGES </w:instrText>
          </w:r>
          <w:r w:rsidRPr="00BF33A7">
            <w:rPr>
              <w:sz w:val="16"/>
              <w:szCs w:val="16"/>
            </w:rPr>
            <w:fldChar w:fldCharType="separate"/>
          </w:r>
          <w:r>
            <w:rPr>
              <w:noProof/>
              <w:sz w:val="16"/>
              <w:szCs w:val="16"/>
            </w:rPr>
            <w:t>8</w:t>
          </w:r>
          <w:r w:rsidRPr="00BF33A7">
            <w:rPr>
              <w:noProof/>
              <w:sz w:val="16"/>
              <w:szCs w:val="16"/>
            </w:rPr>
            <w:fldChar w:fldCharType="end"/>
          </w:r>
          <w:r w:rsidRPr="00BF33A7">
            <w:rPr>
              <w:sz w:val="16"/>
              <w:szCs w:val="16"/>
            </w:rPr>
            <w:t xml:space="preserve"> </w:t>
          </w:r>
        </w:p>
      </w:tc>
    </w:tr>
    <w:tr w:rsidR="00D6388A" w:rsidRPr="0019254E" w14:paraId="0C1361B4" w14:textId="77777777" w:rsidTr="00AA1688">
      <w:tc>
        <w:tcPr>
          <w:tcW w:w="9629" w:type="dxa"/>
          <w:gridSpan w:val="2"/>
        </w:tcPr>
        <w:p w14:paraId="03EF3D68" w14:textId="77777777" w:rsidR="00D6388A" w:rsidRPr="0019254E" w:rsidRDefault="00D6388A" w:rsidP="002D6963">
          <w:pPr>
            <w:pStyle w:val="Bunntekst"/>
            <w:spacing w:before="40" w:after="40"/>
            <w:rPr>
              <w:sz w:val="14"/>
              <w:szCs w:val="14"/>
            </w:rPr>
          </w:pPr>
        </w:p>
      </w:tc>
    </w:tr>
    <w:tr w:rsidR="00D6388A" w:rsidRPr="008214C4" w14:paraId="02E892DD" w14:textId="77777777" w:rsidTr="00AA1688">
      <w:tc>
        <w:tcPr>
          <w:tcW w:w="9629" w:type="dxa"/>
          <w:gridSpan w:val="2"/>
        </w:tcPr>
        <w:p w14:paraId="5E97DC3A" w14:textId="77777777" w:rsidR="00D6388A" w:rsidRPr="0019254E" w:rsidRDefault="00D6388A" w:rsidP="002D6963">
          <w:pPr>
            <w:pStyle w:val="Bunntekst"/>
            <w:spacing w:before="40" w:after="40"/>
            <w:rPr>
              <w:sz w:val="14"/>
              <w:szCs w:val="14"/>
              <w:lang w:val="nb-NO"/>
            </w:rPr>
          </w:pPr>
        </w:p>
      </w:tc>
    </w:tr>
  </w:tbl>
  <w:p w14:paraId="2F56CA14" w14:textId="77777777" w:rsidR="00D6388A" w:rsidRPr="0019254E" w:rsidRDefault="00D6388A" w:rsidP="00041A3A">
    <w:pPr>
      <w:pStyle w:val="Bunntekst"/>
      <w:rPr>
        <w:sz w:val="2"/>
        <w:lang w:val="nb-N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B0368" w14:textId="77777777" w:rsidR="00916852" w:rsidRDefault="00916852">
      <w:r>
        <w:separator/>
      </w:r>
    </w:p>
  </w:footnote>
  <w:footnote w:type="continuationSeparator" w:id="0">
    <w:p w14:paraId="57146522" w14:textId="77777777" w:rsidR="00916852" w:rsidRDefault="00916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533" w:type="dxa"/>
      <w:tblLayout w:type="fixed"/>
      <w:tblCellMar>
        <w:left w:w="0" w:type="dxa"/>
        <w:right w:w="0" w:type="dxa"/>
      </w:tblCellMar>
      <w:tblLook w:val="0000" w:firstRow="0" w:lastRow="0" w:firstColumn="0" w:lastColumn="0" w:noHBand="0" w:noVBand="0"/>
    </w:tblPr>
    <w:tblGrid>
      <w:gridCol w:w="4536"/>
      <w:gridCol w:w="3969"/>
      <w:gridCol w:w="28"/>
    </w:tblGrid>
    <w:tr w:rsidR="00D6388A" w14:paraId="1C04EC52" w14:textId="77777777">
      <w:trPr>
        <w:trHeight w:hRule="exact" w:val="1134"/>
      </w:trPr>
      <w:tc>
        <w:tcPr>
          <w:tcW w:w="4536" w:type="dxa"/>
          <w:vAlign w:val="bottom"/>
        </w:tcPr>
        <w:p w14:paraId="03539A88" w14:textId="77777777" w:rsidR="00D6388A" w:rsidRDefault="00D6388A" w:rsidP="00DF6DAD">
          <w:pPr>
            <w:spacing w:after="173"/>
          </w:pPr>
          <w:bookmarkStart w:id="15" w:name="Logo_SwecoL"/>
          <w:r>
            <w:rPr>
              <w:noProof/>
              <w:lang w:val="nb-NO" w:eastAsia="nb-NO"/>
            </w:rPr>
            <w:drawing>
              <wp:inline distT="0" distB="0" distL="0" distR="0" wp14:anchorId="5D6166DA" wp14:editId="7CB39F3F">
                <wp:extent cx="754522" cy="219663"/>
                <wp:effectExtent l="0" t="0" r="7620" b="9525"/>
                <wp:docPr id="2" name="Bilde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a:extLst>
                            <a:ext uri="{28A0092B-C50C-407E-A947-70E740481C1C}">
                              <a14:useLocalDpi xmlns:a14="http://schemas.microsoft.com/office/drawing/2010/main" val="0"/>
                            </a:ext>
                          </a:extLst>
                        </a:blip>
                        <a:stretch>
                          <a:fillRect/>
                        </a:stretch>
                      </pic:blipFill>
                      <pic:spPr>
                        <a:xfrm>
                          <a:off x="0" y="0"/>
                          <a:ext cx="754522" cy="219663"/>
                        </a:xfrm>
                        <a:prstGeom prst="rect">
                          <a:avLst/>
                        </a:prstGeom>
                      </pic:spPr>
                    </pic:pic>
                  </a:graphicData>
                </a:graphic>
              </wp:inline>
            </w:drawing>
          </w:r>
          <w:bookmarkEnd w:id="15"/>
        </w:p>
      </w:tc>
      <w:tc>
        <w:tcPr>
          <w:tcW w:w="3997" w:type="dxa"/>
          <w:gridSpan w:val="2"/>
          <w:vAlign w:val="bottom"/>
        </w:tcPr>
        <w:p w14:paraId="395C10FF" w14:textId="77777777" w:rsidR="00D6388A" w:rsidRDefault="00D6388A" w:rsidP="00DF6DAD">
          <w:pPr>
            <w:spacing w:after="173"/>
            <w:jc w:val="right"/>
          </w:pPr>
          <w:bookmarkStart w:id="16" w:name="Logo_DBR"/>
          <w:r>
            <w:t xml:space="preserve"> </w:t>
          </w:r>
          <w:bookmarkEnd w:id="16"/>
        </w:p>
      </w:tc>
    </w:tr>
    <w:tr w:rsidR="00D6388A" w14:paraId="5F50B1AF" w14:textId="77777777">
      <w:trPr>
        <w:gridAfter w:val="1"/>
        <w:wAfter w:w="28" w:type="dxa"/>
        <w:trHeight w:val="680"/>
      </w:trPr>
      <w:tc>
        <w:tcPr>
          <w:tcW w:w="8505" w:type="dxa"/>
          <w:gridSpan w:val="2"/>
          <w:tcBorders>
            <w:top w:val="single" w:sz="2" w:space="0" w:color="auto"/>
            <w:left w:val="nil"/>
            <w:bottom w:val="nil"/>
            <w:right w:val="nil"/>
          </w:tcBorders>
        </w:tcPr>
        <w:p w14:paraId="03EABC91" w14:textId="77777777" w:rsidR="00D6388A" w:rsidRDefault="00D6388A" w:rsidP="00DF6DAD">
          <w:pPr>
            <w:pStyle w:val="Normal-extraradavstnd"/>
          </w:pPr>
        </w:p>
      </w:tc>
    </w:tr>
  </w:tbl>
  <w:p w14:paraId="35BD6A74" w14:textId="77777777" w:rsidR="00D6388A" w:rsidRPr="008D2060" w:rsidRDefault="00D6388A">
    <w:pPr>
      <w:pStyle w:val="Topptekst"/>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Layout w:type="fixed"/>
      <w:tblCellMar>
        <w:left w:w="0" w:type="dxa"/>
        <w:right w:w="0" w:type="dxa"/>
      </w:tblCellMar>
      <w:tblLook w:val="0000" w:firstRow="0" w:lastRow="0" w:firstColumn="0" w:lastColumn="0" w:noHBand="0" w:noVBand="0"/>
    </w:tblPr>
    <w:tblGrid>
      <w:gridCol w:w="4536"/>
      <w:gridCol w:w="5103"/>
    </w:tblGrid>
    <w:tr w:rsidR="00D6388A" w14:paraId="5C2B66AE" w14:textId="77777777" w:rsidTr="0009510A">
      <w:trPr>
        <w:trHeight w:hRule="exact" w:val="1134"/>
      </w:trPr>
      <w:tc>
        <w:tcPr>
          <w:tcW w:w="4536" w:type="dxa"/>
          <w:vAlign w:val="bottom"/>
        </w:tcPr>
        <w:p w14:paraId="11A4EF74" w14:textId="6DEA8A3C" w:rsidR="00D6388A" w:rsidRDefault="0092791D" w:rsidP="000932BE">
          <w:pPr>
            <w:pStyle w:val="BrandingFormat"/>
          </w:pPr>
          <w:r>
            <w:rPr>
              <w:b/>
              <w:bCs/>
              <w:noProof/>
              <w:sz w:val="32"/>
              <w:szCs w:val="32"/>
            </w:rPr>
            <w:t>Nordland Fylkeskommune</w:t>
          </w:r>
        </w:p>
      </w:tc>
      <w:tc>
        <w:tcPr>
          <w:tcW w:w="5103" w:type="dxa"/>
          <w:vAlign w:val="bottom"/>
        </w:tcPr>
        <w:p w14:paraId="7F82E8D6" w14:textId="5D988277" w:rsidR="00D6388A" w:rsidRDefault="00D6388A" w:rsidP="00AC6489">
          <w:pPr>
            <w:spacing w:after="173"/>
            <w:jc w:val="right"/>
          </w:pPr>
        </w:p>
      </w:tc>
    </w:tr>
    <w:tr w:rsidR="00D6388A" w14:paraId="4599072A" w14:textId="77777777" w:rsidTr="0009510A">
      <w:trPr>
        <w:trHeight w:val="272"/>
      </w:trPr>
      <w:tc>
        <w:tcPr>
          <w:tcW w:w="9639" w:type="dxa"/>
          <w:gridSpan w:val="2"/>
          <w:tcBorders>
            <w:top w:val="single" w:sz="2" w:space="0" w:color="auto"/>
            <w:left w:val="nil"/>
            <w:bottom w:val="nil"/>
            <w:right w:val="nil"/>
          </w:tcBorders>
        </w:tcPr>
        <w:p w14:paraId="080F14AE" w14:textId="77777777" w:rsidR="00D6388A" w:rsidRDefault="00D6388A">
          <w:pPr>
            <w:pStyle w:val="Normal-extraradavstnd"/>
          </w:pPr>
        </w:p>
      </w:tc>
    </w:tr>
  </w:tbl>
  <w:p w14:paraId="1AB4B9B1" w14:textId="77777777" w:rsidR="00D6388A" w:rsidRPr="008D2060" w:rsidRDefault="00D6388A" w:rsidP="004F4A0D">
    <w:pP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DF89A" w14:textId="77777777" w:rsidR="00D6388A" w:rsidRDefault="00D6388A">
    <w:pPr>
      <w:pStyle w:val="Bunntekst"/>
      <w:rPr>
        <w:sz w:val="2"/>
      </w:rPr>
    </w:pPr>
  </w:p>
  <w:p w14:paraId="30770D81" w14:textId="77777777" w:rsidR="00D6388A" w:rsidRDefault="00D6388A">
    <w:pPr>
      <w:pStyle w:val="Topptekst"/>
      <w:rPr>
        <w:sz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Layout w:type="fixed"/>
      <w:tblCellMar>
        <w:left w:w="0" w:type="dxa"/>
        <w:right w:w="0" w:type="dxa"/>
      </w:tblCellMar>
      <w:tblLook w:val="0000" w:firstRow="0" w:lastRow="0" w:firstColumn="0" w:lastColumn="0" w:noHBand="0" w:noVBand="0"/>
    </w:tblPr>
    <w:tblGrid>
      <w:gridCol w:w="4536"/>
      <w:gridCol w:w="5103"/>
    </w:tblGrid>
    <w:tr w:rsidR="00D6388A" w14:paraId="527BF35F" w14:textId="77777777" w:rsidTr="0009510A">
      <w:trPr>
        <w:trHeight w:hRule="exact" w:val="1134"/>
      </w:trPr>
      <w:tc>
        <w:tcPr>
          <w:tcW w:w="4536" w:type="dxa"/>
          <w:vAlign w:val="bottom"/>
        </w:tcPr>
        <w:p w14:paraId="351EDD31" w14:textId="1C03A895" w:rsidR="00D6388A" w:rsidRPr="00B21089" w:rsidRDefault="0092791D" w:rsidP="00041A3A">
          <w:pPr>
            <w:pStyle w:val="BrandingFormat"/>
            <w:rPr>
              <w:b/>
              <w:bCs/>
              <w:sz w:val="32"/>
              <w:szCs w:val="32"/>
            </w:rPr>
          </w:pPr>
          <w:r>
            <w:rPr>
              <w:b/>
              <w:bCs/>
              <w:noProof/>
              <w:sz w:val="32"/>
              <w:szCs w:val="32"/>
            </w:rPr>
            <w:t>Nordland Fylkeskommune</w:t>
          </w:r>
        </w:p>
      </w:tc>
      <w:tc>
        <w:tcPr>
          <w:tcW w:w="5103" w:type="dxa"/>
          <w:vAlign w:val="bottom"/>
        </w:tcPr>
        <w:p w14:paraId="7C187CE2" w14:textId="77777777" w:rsidR="00D6388A" w:rsidRDefault="00D6388A" w:rsidP="00041A3A">
          <w:pPr>
            <w:spacing w:after="173"/>
            <w:jc w:val="right"/>
          </w:pPr>
          <w:r>
            <w:rPr>
              <w:noProof/>
              <w:lang w:val="nb-NO" w:eastAsia="nb-NO"/>
            </w:rPr>
            <w:drawing>
              <wp:anchor distT="0" distB="0" distL="114300" distR="114300" simplePos="0" relativeHeight="251668992" behindDoc="0" locked="0" layoutInCell="1" allowOverlap="1" wp14:anchorId="761E65CF" wp14:editId="0734B19C">
                <wp:simplePos x="0" y="0"/>
                <wp:positionH relativeFrom="column">
                  <wp:posOffset>2465070</wp:posOffset>
                </wp:positionH>
                <wp:positionV relativeFrom="paragraph">
                  <wp:posOffset>-194310</wp:posOffset>
                </wp:positionV>
                <wp:extent cx="753745" cy="219075"/>
                <wp:effectExtent l="0" t="0" r="8255" b="9525"/>
                <wp:wrapNone/>
                <wp:docPr id="15" name="Picture 1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3745" cy="219075"/>
                        </a:xfrm>
                        <a:prstGeom prst="rect">
                          <a:avLst/>
                        </a:prstGeom>
                      </pic:spPr>
                    </pic:pic>
                  </a:graphicData>
                </a:graphic>
                <wp14:sizeRelH relativeFrom="page">
                  <wp14:pctWidth>0</wp14:pctWidth>
                </wp14:sizeRelH>
                <wp14:sizeRelV relativeFrom="page">
                  <wp14:pctHeight>0</wp14:pctHeight>
                </wp14:sizeRelV>
              </wp:anchor>
            </w:drawing>
          </w:r>
        </w:p>
      </w:tc>
    </w:tr>
  </w:tbl>
  <w:p w14:paraId="7834545B" w14:textId="77777777" w:rsidR="00D6388A" w:rsidRDefault="00D6388A">
    <w:pPr>
      <w:pStyle w:val="Bunntekst"/>
      <w:rPr>
        <w:sz w:val="2"/>
      </w:rPr>
    </w:pPr>
  </w:p>
  <w:p w14:paraId="0A9526E4" w14:textId="77777777" w:rsidR="00D6388A" w:rsidRDefault="00D6388A">
    <w:pPr>
      <w:pStyle w:val="Topptekst"/>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DAA4610"/>
    <w:lvl w:ilvl="0">
      <w:start w:val="1"/>
      <w:numFmt w:val="decimal"/>
      <w:pStyle w:val="Nummerertliste"/>
      <w:lvlText w:val="%1."/>
      <w:lvlJc w:val="left"/>
      <w:pPr>
        <w:tabs>
          <w:tab w:val="num" w:pos="360"/>
        </w:tabs>
        <w:ind w:left="360" w:hanging="360"/>
      </w:pPr>
    </w:lvl>
  </w:abstractNum>
  <w:abstractNum w:abstractNumId="1" w15:restartNumberingAfterBreak="0">
    <w:nsid w:val="FFFFFF89"/>
    <w:multiLevelType w:val="singleLevel"/>
    <w:tmpl w:val="DB9216FE"/>
    <w:lvl w:ilvl="0">
      <w:start w:val="1"/>
      <w:numFmt w:val="bullet"/>
      <w:pStyle w:val="Punktliste"/>
      <w:lvlText w:val=""/>
      <w:lvlJc w:val="left"/>
      <w:pPr>
        <w:tabs>
          <w:tab w:val="num" w:pos="360"/>
        </w:tabs>
        <w:ind w:left="360" w:hanging="360"/>
      </w:pPr>
      <w:rPr>
        <w:rFonts w:ascii="Symbol" w:hAnsi="Symbol" w:hint="default"/>
      </w:rPr>
    </w:lvl>
  </w:abstractNum>
  <w:abstractNum w:abstractNumId="2" w15:restartNumberingAfterBreak="0">
    <w:nsid w:val="02995EF5"/>
    <w:multiLevelType w:val="hybridMultilevel"/>
    <w:tmpl w:val="40508F4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 w15:restartNumberingAfterBreak="0">
    <w:nsid w:val="04E20742"/>
    <w:multiLevelType w:val="multilevel"/>
    <w:tmpl w:val="78B2EB42"/>
    <w:lvl w:ilvl="0">
      <w:start w:val="1"/>
      <w:numFmt w:val="decimal"/>
      <w:pStyle w:val="Overskrift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verskrift2"/>
      <w:lvlText w:val="%1.%2"/>
      <w:lvlJc w:val="left"/>
      <w:pPr>
        <w:ind w:left="576" w:hanging="576"/>
      </w:pPr>
      <w:rPr>
        <w:rFonts w:hint="default"/>
      </w:rPr>
    </w:lvl>
    <w:lvl w:ilvl="2">
      <w:start w:val="1"/>
      <w:numFmt w:val="decimal"/>
      <w:pStyle w:val="Overskrift3"/>
      <w:lvlText w:val="%1.%2.%3"/>
      <w:lvlJc w:val="left"/>
      <w:pPr>
        <w:ind w:left="720" w:hanging="720"/>
      </w:pPr>
      <w:rPr>
        <w:rFonts w:hint="default"/>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4" w15:restartNumberingAfterBreak="0">
    <w:nsid w:val="07EA420C"/>
    <w:multiLevelType w:val="hybridMultilevel"/>
    <w:tmpl w:val="1C205464"/>
    <w:lvl w:ilvl="0" w:tplc="61009CDE">
      <w:numFmt w:val="bullet"/>
      <w:lvlText w:val="•"/>
      <w:lvlJc w:val="left"/>
      <w:pPr>
        <w:ind w:left="2122" w:hanging="420"/>
      </w:pPr>
      <w:rPr>
        <w:rFonts w:ascii="Arial" w:eastAsia="Times New Roman" w:hAnsi="Arial" w:cs="Arial" w:hint="default"/>
      </w:rPr>
    </w:lvl>
    <w:lvl w:ilvl="1" w:tplc="04140003" w:tentative="1">
      <w:start w:val="1"/>
      <w:numFmt w:val="bullet"/>
      <w:lvlText w:val="o"/>
      <w:lvlJc w:val="left"/>
      <w:pPr>
        <w:ind w:left="2291" w:hanging="360"/>
      </w:pPr>
      <w:rPr>
        <w:rFonts w:ascii="Courier New" w:hAnsi="Courier New" w:cs="Courier New" w:hint="default"/>
      </w:rPr>
    </w:lvl>
    <w:lvl w:ilvl="2" w:tplc="04140005" w:tentative="1">
      <w:start w:val="1"/>
      <w:numFmt w:val="bullet"/>
      <w:lvlText w:val=""/>
      <w:lvlJc w:val="left"/>
      <w:pPr>
        <w:ind w:left="3011" w:hanging="360"/>
      </w:pPr>
      <w:rPr>
        <w:rFonts w:ascii="Wingdings" w:hAnsi="Wingdings" w:hint="default"/>
      </w:rPr>
    </w:lvl>
    <w:lvl w:ilvl="3" w:tplc="04140001" w:tentative="1">
      <w:start w:val="1"/>
      <w:numFmt w:val="bullet"/>
      <w:lvlText w:val=""/>
      <w:lvlJc w:val="left"/>
      <w:pPr>
        <w:ind w:left="3731" w:hanging="360"/>
      </w:pPr>
      <w:rPr>
        <w:rFonts w:ascii="Symbol" w:hAnsi="Symbol" w:hint="default"/>
      </w:rPr>
    </w:lvl>
    <w:lvl w:ilvl="4" w:tplc="04140003" w:tentative="1">
      <w:start w:val="1"/>
      <w:numFmt w:val="bullet"/>
      <w:lvlText w:val="o"/>
      <w:lvlJc w:val="left"/>
      <w:pPr>
        <w:ind w:left="4451" w:hanging="360"/>
      </w:pPr>
      <w:rPr>
        <w:rFonts w:ascii="Courier New" w:hAnsi="Courier New" w:cs="Courier New" w:hint="default"/>
      </w:rPr>
    </w:lvl>
    <w:lvl w:ilvl="5" w:tplc="04140005" w:tentative="1">
      <w:start w:val="1"/>
      <w:numFmt w:val="bullet"/>
      <w:lvlText w:val=""/>
      <w:lvlJc w:val="left"/>
      <w:pPr>
        <w:ind w:left="5171" w:hanging="360"/>
      </w:pPr>
      <w:rPr>
        <w:rFonts w:ascii="Wingdings" w:hAnsi="Wingdings" w:hint="default"/>
      </w:rPr>
    </w:lvl>
    <w:lvl w:ilvl="6" w:tplc="04140001" w:tentative="1">
      <w:start w:val="1"/>
      <w:numFmt w:val="bullet"/>
      <w:lvlText w:val=""/>
      <w:lvlJc w:val="left"/>
      <w:pPr>
        <w:ind w:left="5891" w:hanging="360"/>
      </w:pPr>
      <w:rPr>
        <w:rFonts w:ascii="Symbol" w:hAnsi="Symbol" w:hint="default"/>
      </w:rPr>
    </w:lvl>
    <w:lvl w:ilvl="7" w:tplc="04140003" w:tentative="1">
      <w:start w:val="1"/>
      <w:numFmt w:val="bullet"/>
      <w:lvlText w:val="o"/>
      <w:lvlJc w:val="left"/>
      <w:pPr>
        <w:ind w:left="6611" w:hanging="360"/>
      </w:pPr>
      <w:rPr>
        <w:rFonts w:ascii="Courier New" w:hAnsi="Courier New" w:cs="Courier New" w:hint="default"/>
      </w:rPr>
    </w:lvl>
    <w:lvl w:ilvl="8" w:tplc="04140005" w:tentative="1">
      <w:start w:val="1"/>
      <w:numFmt w:val="bullet"/>
      <w:lvlText w:val=""/>
      <w:lvlJc w:val="left"/>
      <w:pPr>
        <w:ind w:left="7331" w:hanging="360"/>
      </w:pPr>
      <w:rPr>
        <w:rFonts w:ascii="Wingdings" w:hAnsi="Wingdings" w:hint="default"/>
      </w:rPr>
    </w:lvl>
  </w:abstractNum>
  <w:abstractNum w:abstractNumId="5" w15:restartNumberingAfterBreak="0">
    <w:nsid w:val="0AD23BC5"/>
    <w:multiLevelType w:val="hybridMultilevel"/>
    <w:tmpl w:val="84C4D3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0E4B7C4A"/>
    <w:multiLevelType w:val="singleLevel"/>
    <w:tmpl w:val="2F74DB54"/>
    <w:lvl w:ilvl="0">
      <w:start w:val="1"/>
      <w:numFmt w:val="bullet"/>
      <w:pStyle w:val="Punktlistastandard"/>
      <w:lvlText w:val=""/>
      <w:lvlJc w:val="left"/>
      <w:pPr>
        <w:tabs>
          <w:tab w:val="num" w:pos="0"/>
        </w:tabs>
        <w:ind w:left="283" w:hanging="283"/>
      </w:pPr>
      <w:rPr>
        <w:rFonts w:ascii="Symbol" w:hAnsi="Symbol" w:hint="default"/>
        <w:sz w:val="14"/>
      </w:rPr>
    </w:lvl>
  </w:abstractNum>
  <w:abstractNum w:abstractNumId="7" w15:restartNumberingAfterBreak="0">
    <w:nsid w:val="0FC6431C"/>
    <w:multiLevelType w:val="hybridMultilevel"/>
    <w:tmpl w:val="76B0E116"/>
    <w:lvl w:ilvl="0" w:tplc="04140001">
      <w:start w:val="1"/>
      <w:numFmt w:val="bullet"/>
      <w:lvlText w:val=""/>
      <w:lvlJc w:val="left"/>
      <w:pPr>
        <w:ind w:left="1571" w:hanging="360"/>
      </w:pPr>
      <w:rPr>
        <w:rFonts w:ascii="Symbol" w:hAnsi="Symbol" w:hint="default"/>
      </w:rPr>
    </w:lvl>
    <w:lvl w:ilvl="1" w:tplc="04140003" w:tentative="1">
      <w:start w:val="1"/>
      <w:numFmt w:val="bullet"/>
      <w:lvlText w:val="o"/>
      <w:lvlJc w:val="left"/>
      <w:pPr>
        <w:ind w:left="2291" w:hanging="360"/>
      </w:pPr>
      <w:rPr>
        <w:rFonts w:ascii="Courier New" w:hAnsi="Courier New" w:cs="Courier New" w:hint="default"/>
      </w:rPr>
    </w:lvl>
    <w:lvl w:ilvl="2" w:tplc="04140005" w:tentative="1">
      <w:start w:val="1"/>
      <w:numFmt w:val="bullet"/>
      <w:lvlText w:val=""/>
      <w:lvlJc w:val="left"/>
      <w:pPr>
        <w:ind w:left="3011" w:hanging="360"/>
      </w:pPr>
      <w:rPr>
        <w:rFonts w:ascii="Wingdings" w:hAnsi="Wingdings" w:hint="default"/>
      </w:rPr>
    </w:lvl>
    <w:lvl w:ilvl="3" w:tplc="04140001" w:tentative="1">
      <w:start w:val="1"/>
      <w:numFmt w:val="bullet"/>
      <w:lvlText w:val=""/>
      <w:lvlJc w:val="left"/>
      <w:pPr>
        <w:ind w:left="3731" w:hanging="360"/>
      </w:pPr>
      <w:rPr>
        <w:rFonts w:ascii="Symbol" w:hAnsi="Symbol" w:hint="default"/>
      </w:rPr>
    </w:lvl>
    <w:lvl w:ilvl="4" w:tplc="04140003" w:tentative="1">
      <w:start w:val="1"/>
      <w:numFmt w:val="bullet"/>
      <w:lvlText w:val="o"/>
      <w:lvlJc w:val="left"/>
      <w:pPr>
        <w:ind w:left="4451" w:hanging="360"/>
      </w:pPr>
      <w:rPr>
        <w:rFonts w:ascii="Courier New" w:hAnsi="Courier New" w:cs="Courier New" w:hint="default"/>
      </w:rPr>
    </w:lvl>
    <w:lvl w:ilvl="5" w:tplc="04140005" w:tentative="1">
      <w:start w:val="1"/>
      <w:numFmt w:val="bullet"/>
      <w:lvlText w:val=""/>
      <w:lvlJc w:val="left"/>
      <w:pPr>
        <w:ind w:left="5171" w:hanging="360"/>
      </w:pPr>
      <w:rPr>
        <w:rFonts w:ascii="Wingdings" w:hAnsi="Wingdings" w:hint="default"/>
      </w:rPr>
    </w:lvl>
    <w:lvl w:ilvl="6" w:tplc="04140001" w:tentative="1">
      <w:start w:val="1"/>
      <w:numFmt w:val="bullet"/>
      <w:lvlText w:val=""/>
      <w:lvlJc w:val="left"/>
      <w:pPr>
        <w:ind w:left="5891" w:hanging="360"/>
      </w:pPr>
      <w:rPr>
        <w:rFonts w:ascii="Symbol" w:hAnsi="Symbol" w:hint="default"/>
      </w:rPr>
    </w:lvl>
    <w:lvl w:ilvl="7" w:tplc="04140003" w:tentative="1">
      <w:start w:val="1"/>
      <w:numFmt w:val="bullet"/>
      <w:lvlText w:val="o"/>
      <w:lvlJc w:val="left"/>
      <w:pPr>
        <w:ind w:left="6611" w:hanging="360"/>
      </w:pPr>
      <w:rPr>
        <w:rFonts w:ascii="Courier New" w:hAnsi="Courier New" w:cs="Courier New" w:hint="default"/>
      </w:rPr>
    </w:lvl>
    <w:lvl w:ilvl="8" w:tplc="04140005" w:tentative="1">
      <w:start w:val="1"/>
      <w:numFmt w:val="bullet"/>
      <w:lvlText w:val=""/>
      <w:lvlJc w:val="left"/>
      <w:pPr>
        <w:ind w:left="7331" w:hanging="360"/>
      </w:pPr>
      <w:rPr>
        <w:rFonts w:ascii="Wingdings" w:hAnsi="Wingdings" w:hint="default"/>
      </w:rPr>
    </w:lvl>
  </w:abstractNum>
  <w:abstractNum w:abstractNumId="8" w15:restartNumberingAfterBreak="0">
    <w:nsid w:val="14054400"/>
    <w:multiLevelType w:val="hybridMultilevel"/>
    <w:tmpl w:val="D91A61A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546577E"/>
    <w:multiLevelType w:val="hybridMultilevel"/>
    <w:tmpl w:val="A1525B88"/>
    <w:lvl w:ilvl="0" w:tplc="04140001">
      <w:start w:val="1"/>
      <w:numFmt w:val="bullet"/>
      <w:lvlText w:val=""/>
      <w:lvlJc w:val="left"/>
      <w:pPr>
        <w:ind w:left="1571" w:hanging="360"/>
      </w:pPr>
      <w:rPr>
        <w:rFonts w:ascii="Symbol" w:hAnsi="Symbol" w:hint="default"/>
      </w:rPr>
    </w:lvl>
    <w:lvl w:ilvl="1" w:tplc="04140003" w:tentative="1">
      <w:start w:val="1"/>
      <w:numFmt w:val="bullet"/>
      <w:lvlText w:val="o"/>
      <w:lvlJc w:val="left"/>
      <w:pPr>
        <w:ind w:left="2291" w:hanging="360"/>
      </w:pPr>
      <w:rPr>
        <w:rFonts w:ascii="Courier New" w:hAnsi="Courier New" w:cs="Courier New" w:hint="default"/>
      </w:rPr>
    </w:lvl>
    <w:lvl w:ilvl="2" w:tplc="04140005" w:tentative="1">
      <w:start w:val="1"/>
      <w:numFmt w:val="bullet"/>
      <w:lvlText w:val=""/>
      <w:lvlJc w:val="left"/>
      <w:pPr>
        <w:ind w:left="3011" w:hanging="360"/>
      </w:pPr>
      <w:rPr>
        <w:rFonts w:ascii="Wingdings" w:hAnsi="Wingdings" w:hint="default"/>
      </w:rPr>
    </w:lvl>
    <w:lvl w:ilvl="3" w:tplc="04140001" w:tentative="1">
      <w:start w:val="1"/>
      <w:numFmt w:val="bullet"/>
      <w:lvlText w:val=""/>
      <w:lvlJc w:val="left"/>
      <w:pPr>
        <w:ind w:left="3731" w:hanging="360"/>
      </w:pPr>
      <w:rPr>
        <w:rFonts w:ascii="Symbol" w:hAnsi="Symbol" w:hint="default"/>
      </w:rPr>
    </w:lvl>
    <w:lvl w:ilvl="4" w:tplc="04140003" w:tentative="1">
      <w:start w:val="1"/>
      <w:numFmt w:val="bullet"/>
      <w:lvlText w:val="o"/>
      <w:lvlJc w:val="left"/>
      <w:pPr>
        <w:ind w:left="4451" w:hanging="360"/>
      </w:pPr>
      <w:rPr>
        <w:rFonts w:ascii="Courier New" w:hAnsi="Courier New" w:cs="Courier New" w:hint="default"/>
      </w:rPr>
    </w:lvl>
    <w:lvl w:ilvl="5" w:tplc="04140005" w:tentative="1">
      <w:start w:val="1"/>
      <w:numFmt w:val="bullet"/>
      <w:lvlText w:val=""/>
      <w:lvlJc w:val="left"/>
      <w:pPr>
        <w:ind w:left="5171" w:hanging="360"/>
      </w:pPr>
      <w:rPr>
        <w:rFonts w:ascii="Wingdings" w:hAnsi="Wingdings" w:hint="default"/>
      </w:rPr>
    </w:lvl>
    <w:lvl w:ilvl="6" w:tplc="04140001" w:tentative="1">
      <w:start w:val="1"/>
      <w:numFmt w:val="bullet"/>
      <w:lvlText w:val=""/>
      <w:lvlJc w:val="left"/>
      <w:pPr>
        <w:ind w:left="5891" w:hanging="360"/>
      </w:pPr>
      <w:rPr>
        <w:rFonts w:ascii="Symbol" w:hAnsi="Symbol" w:hint="default"/>
      </w:rPr>
    </w:lvl>
    <w:lvl w:ilvl="7" w:tplc="04140003" w:tentative="1">
      <w:start w:val="1"/>
      <w:numFmt w:val="bullet"/>
      <w:lvlText w:val="o"/>
      <w:lvlJc w:val="left"/>
      <w:pPr>
        <w:ind w:left="6611" w:hanging="360"/>
      </w:pPr>
      <w:rPr>
        <w:rFonts w:ascii="Courier New" w:hAnsi="Courier New" w:cs="Courier New" w:hint="default"/>
      </w:rPr>
    </w:lvl>
    <w:lvl w:ilvl="8" w:tplc="04140005" w:tentative="1">
      <w:start w:val="1"/>
      <w:numFmt w:val="bullet"/>
      <w:lvlText w:val=""/>
      <w:lvlJc w:val="left"/>
      <w:pPr>
        <w:ind w:left="7331" w:hanging="360"/>
      </w:pPr>
      <w:rPr>
        <w:rFonts w:ascii="Wingdings" w:hAnsi="Wingdings" w:hint="default"/>
      </w:rPr>
    </w:lvl>
  </w:abstractNum>
  <w:abstractNum w:abstractNumId="10" w15:restartNumberingAfterBreak="0">
    <w:nsid w:val="1BE0067A"/>
    <w:multiLevelType w:val="hybridMultilevel"/>
    <w:tmpl w:val="2EBC59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1C5E0BC6"/>
    <w:multiLevelType w:val="hybridMultilevel"/>
    <w:tmpl w:val="AB80C5AA"/>
    <w:lvl w:ilvl="0" w:tplc="04140001">
      <w:start w:val="1"/>
      <w:numFmt w:val="bullet"/>
      <w:lvlText w:val=""/>
      <w:lvlJc w:val="left"/>
      <w:pPr>
        <w:ind w:left="1571" w:hanging="360"/>
      </w:pPr>
      <w:rPr>
        <w:rFonts w:ascii="Symbol" w:hAnsi="Symbol" w:hint="default"/>
      </w:rPr>
    </w:lvl>
    <w:lvl w:ilvl="1" w:tplc="04140003" w:tentative="1">
      <w:start w:val="1"/>
      <w:numFmt w:val="bullet"/>
      <w:lvlText w:val="o"/>
      <w:lvlJc w:val="left"/>
      <w:pPr>
        <w:ind w:left="2291" w:hanging="360"/>
      </w:pPr>
      <w:rPr>
        <w:rFonts w:ascii="Courier New" w:hAnsi="Courier New" w:cs="Courier New" w:hint="default"/>
      </w:rPr>
    </w:lvl>
    <w:lvl w:ilvl="2" w:tplc="04140005" w:tentative="1">
      <w:start w:val="1"/>
      <w:numFmt w:val="bullet"/>
      <w:lvlText w:val=""/>
      <w:lvlJc w:val="left"/>
      <w:pPr>
        <w:ind w:left="3011" w:hanging="360"/>
      </w:pPr>
      <w:rPr>
        <w:rFonts w:ascii="Wingdings" w:hAnsi="Wingdings" w:hint="default"/>
      </w:rPr>
    </w:lvl>
    <w:lvl w:ilvl="3" w:tplc="04140001" w:tentative="1">
      <w:start w:val="1"/>
      <w:numFmt w:val="bullet"/>
      <w:lvlText w:val=""/>
      <w:lvlJc w:val="left"/>
      <w:pPr>
        <w:ind w:left="3731" w:hanging="360"/>
      </w:pPr>
      <w:rPr>
        <w:rFonts w:ascii="Symbol" w:hAnsi="Symbol" w:hint="default"/>
      </w:rPr>
    </w:lvl>
    <w:lvl w:ilvl="4" w:tplc="04140003" w:tentative="1">
      <w:start w:val="1"/>
      <w:numFmt w:val="bullet"/>
      <w:lvlText w:val="o"/>
      <w:lvlJc w:val="left"/>
      <w:pPr>
        <w:ind w:left="4451" w:hanging="360"/>
      </w:pPr>
      <w:rPr>
        <w:rFonts w:ascii="Courier New" w:hAnsi="Courier New" w:cs="Courier New" w:hint="default"/>
      </w:rPr>
    </w:lvl>
    <w:lvl w:ilvl="5" w:tplc="04140005" w:tentative="1">
      <w:start w:val="1"/>
      <w:numFmt w:val="bullet"/>
      <w:lvlText w:val=""/>
      <w:lvlJc w:val="left"/>
      <w:pPr>
        <w:ind w:left="5171" w:hanging="360"/>
      </w:pPr>
      <w:rPr>
        <w:rFonts w:ascii="Wingdings" w:hAnsi="Wingdings" w:hint="default"/>
      </w:rPr>
    </w:lvl>
    <w:lvl w:ilvl="6" w:tplc="04140001" w:tentative="1">
      <w:start w:val="1"/>
      <w:numFmt w:val="bullet"/>
      <w:lvlText w:val=""/>
      <w:lvlJc w:val="left"/>
      <w:pPr>
        <w:ind w:left="5891" w:hanging="360"/>
      </w:pPr>
      <w:rPr>
        <w:rFonts w:ascii="Symbol" w:hAnsi="Symbol" w:hint="default"/>
      </w:rPr>
    </w:lvl>
    <w:lvl w:ilvl="7" w:tplc="04140003" w:tentative="1">
      <w:start w:val="1"/>
      <w:numFmt w:val="bullet"/>
      <w:lvlText w:val="o"/>
      <w:lvlJc w:val="left"/>
      <w:pPr>
        <w:ind w:left="6611" w:hanging="360"/>
      </w:pPr>
      <w:rPr>
        <w:rFonts w:ascii="Courier New" w:hAnsi="Courier New" w:cs="Courier New" w:hint="default"/>
      </w:rPr>
    </w:lvl>
    <w:lvl w:ilvl="8" w:tplc="04140005" w:tentative="1">
      <w:start w:val="1"/>
      <w:numFmt w:val="bullet"/>
      <w:lvlText w:val=""/>
      <w:lvlJc w:val="left"/>
      <w:pPr>
        <w:ind w:left="7331" w:hanging="360"/>
      </w:pPr>
      <w:rPr>
        <w:rFonts w:ascii="Wingdings" w:hAnsi="Wingdings" w:hint="default"/>
      </w:rPr>
    </w:lvl>
  </w:abstractNum>
  <w:abstractNum w:abstractNumId="12" w15:restartNumberingAfterBreak="0">
    <w:nsid w:val="1CE523F3"/>
    <w:multiLevelType w:val="hybridMultilevel"/>
    <w:tmpl w:val="24567924"/>
    <w:lvl w:ilvl="0" w:tplc="04140001">
      <w:start w:val="1"/>
      <w:numFmt w:val="bullet"/>
      <w:lvlText w:val=""/>
      <w:lvlJc w:val="left"/>
      <w:pPr>
        <w:ind w:left="1571" w:hanging="360"/>
      </w:pPr>
      <w:rPr>
        <w:rFonts w:ascii="Symbol" w:hAnsi="Symbol" w:hint="default"/>
      </w:rPr>
    </w:lvl>
    <w:lvl w:ilvl="1" w:tplc="04140003" w:tentative="1">
      <w:start w:val="1"/>
      <w:numFmt w:val="bullet"/>
      <w:lvlText w:val="o"/>
      <w:lvlJc w:val="left"/>
      <w:pPr>
        <w:ind w:left="2291" w:hanging="360"/>
      </w:pPr>
      <w:rPr>
        <w:rFonts w:ascii="Courier New" w:hAnsi="Courier New" w:cs="Courier New" w:hint="default"/>
      </w:rPr>
    </w:lvl>
    <w:lvl w:ilvl="2" w:tplc="04140005" w:tentative="1">
      <w:start w:val="1"/>
      <w:numFmt w:val="bullet"/>
      <w:lvlText w:val=""/>
      <w:lvlJc w:val="left"/>
      <w:pPr>
        <w:ind w:left="3011" w:hanging="360"/>
      </w:pPr>
      <w:rPr>
        <w:rFonts w:ascii="Wingdings" w:hAnsi="Wingdings" w:hint="default"/>
      </w:rPr>
    </w:lvl>
    <w:lvl w:ilvl="3" w:tplc="04140001" w:tentative="1">
      <w:start w:val="1"/>
      <w:numFmt w:val="bullet"/>
      <w:lvlText w:val=""/>
      <w:lvlJc w:val="left"/>
      <w:pPr>
        <w:ind w:left="3731" w:hanging="360"/>
      </w:pPr>
      <w:rPr>
        <w:rFonts w:ascii="Symbol" w:hAnsi="Symbol" w:hint="default"/>
      </w:rPr>
    </w:lvl>
    <w:lvl w:ilvl="4" w:tplc="04140003" w:tentative="1">
      <w:start w:val="1"/>
      <w:numFmt w:val="bullet"/>
      <w:lvlText w:val="o"/>
      <w:lvlJc w:val="left"/>
      <w:pPr>
        <w:ind w:left="4451" w:hanging="360"/>
      </w:pPr>
      <w:rPr>
        <w:rFonts w:ascii="Courier New" w:hAnsi="Courier New" w:cs="Courier New" w:hint="default"/>
      </w:rPr>
    </w:lvl>
    <w:lvl w:ilvl="5" w:tplc="04140005" w:tentative="1">
      <w:start w:val="1"/>
      <w:numFmt w:val="bullet"/>
      <w:lvlText w:val=""/>
      <w:lvlJc w:val="left"/>
      <w:pPr>
        <w:ind w:left="5171" w:hanging="360"/>
      </w:pPr>
      <w:rPr>
        <w:rFonts w:ascii="Wingdings" w:hAnsi="Wingdings" w:hint="default"/>
      </w:rPr>
    </w:lvl>
    <w:lvl w:ilvl="6" w:tplc="04140001" w:tentative="1">
      <w:start w:val="1"/>
      <w:numFmt w:val="bullet"/>
      <w:lvlText w:val=""/>
      <w:lvlJc w:val="left"/>
      <w:pPr>
        <w:ind w:left="5891" w:hanging="360"/>
      </w:pPr>
      <w:rPr>
        <w:rFonts w:ascii="Symbol" w:hAnsi="Symbol" w:hint="default"/>
      </w:rPr>
    </w:lvl>
    <w:lvl w:ilvl="7" w:tplc="04140003" w:tentative="1">
      <w:start w:val="1"/>
      <w:numFmt w:val="bullet"/>
      <w:lvlText w:val="o"/>
      <w:lvlJc w:val="left"/>
      <w:pPr>
        <w:ind w:left="6611" w:hanging="360"/>
      </w:pPr>
      <w:rPr>
        <w:rFonts w:ascii="Courier New" w:hAnsi="Courier New" w:cs="Courier New" w:hint="default"/>
      </w:rPr>
    </w:lvl>
    <w:lvl w:ilvl="8" w:tplc="04140005" w:tentative="1">
      <w:start w:val="1"/>
      <w:numFmt w:val="bullet"/>
      <w:lvlText w:val=""/>
      <w:lvlJc w:val="left"/>
      <w:pPr>
        <w:ind w:left="7331" w:hanging="360"/>
      </w:pPr>
      <w:rPr>
        <w:rFonts w:ascii="Wingdings" w:hAnsi="Wingdings" w:hint="default"/>
      </w:rPr>
    </w:lvl>
  </w:abstractNum>
  <w:abstractNum w:abstractNumId="13" w15:restartNumberingAfterBreak="0">
    <w:nsid w:val="20662082"/>
    <w:multiLevelType w:val="hybridMultilevel"/>
    <w:tmpl w:val="9AA407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22D90D64"/>
    <w:multiLevelType w:val="hybridMultilevel"/>
    <w:tmpl w:val="58286432"/>
    <w:lvl w:ilvl="0" w:tplc="61009CDE">
      <w:numFmt w:val="bullet"/>
      <w:lvlText w:val="•"/>
      <w:lvlJc w:val="left"/>
      <w:pPr>
        <w:ind w:left="1271" w:hanging="420"/>
      </w:pPr>
      <w:rPr>
        <w:rFonts w:ascii="Arial" w:eastAsia="Times New Roman" w:hAnsi="Arial" w:cs="Arial" w:hint="default"/>
      </w:rPr>
    </w:lvl>
    <w:lvl w:ilvl="1" w:tplc="04140003" w:tentative="1">
      <w:start w:val="1"/>
      <w:numFmt w:val="bullet"/>
      <w:lvlText w:val="o"/>
      <w:lvlJc w:val="left"/>
      <w:pPr>
        <w:ind w:left="1931" w:hanging="360"/>
      </w:pPr>
      <w:rPr>
        <w:rFonts w:ascii="Courier New" w:hAnsi="Courier New" w:cs="Courier New" w:hint="default"/>
      </w:rPr>
    </w:lvl>
    <w:lvl w:ilvl="2" w:tplc="04140005" w:tentative="1">
      <w:start w:val="1"/>
      <w:numFmt w:val="bullet"/>
      <w:lvlText w:val=""/>
      <w:lvlJc w:val="left"/>
      <w:pPr>
        <w:ind w:left="2651" w:hanging="360"/>
      </w:pPr>
      <w:rPr>
        <w:rFonts w:ascii="Wingdings" w:hAnsi="Wingdings" w:hint="default"/>
      </w:rPr>
    </w:lvl>
    <w:lvl w:ilvl="3" w:tplc="04140001" w:tentative="1">
      <w:start w:val="1"/>
      <w:numFmt w:val="bullet"/>
      <w:lvlText w:val=""/>
      <w:lvlJc w:val="left"/>
      <w:pPr>
        <w:ind w:left="3371" w:hanging="360"/>
      </w:pPr>
      <w:rPr>
        <w:rFonts w:ascii="Symbol" w:hAnsi="Symbol" w:hint="default"/>
      </w:rPr>
    </w:lvl>
    <w:lvl w:ilvl="4" w:tplc="04140003" w:tentative="1">
      <w:start w:val="1"/>
      <w:numFmt w:val="bullet"/>
      <w:lvlText w:val="o"/>
      <w:lvlJc w:val="left"/>
      <w:pPr>
        <w:ind w:left="4091" w:hanging="360"/>
      </w:pPr>
      <w:rPr>
        <w:rFonts w:ascii="Courier New" w:hAnsi="Courier New" w:cs="Courier New" w:hint="default"/>
      </w:rPr>
    </w:lvl>
    <w:lvl w:ilvl="5" w:tplc="04140005" w:tentative="1">
      <w:start w:val="1"/>
      <w:numFmt w:val="bullet"/>
      <w:lvlText w:val=""/>
      <w:lvlJc w:val="left"/>
      <w:pPr>
        <w:ind w:left="4811" w:hanging="360"/>
      </w:pPr>
      <w:rPr>
        <w:rFonts w:ascii="Wingdings" w:hAnsi="Wingdings" w:hint="default"/>
      </w:rPr>
    </w:lvl>
    <w:lvl w:ilvl="6" w:tplc="04140001" w:tentative="1">
      <w:start w:val="1"/>
      <w:numFmt w:val="bullet"/>
      <w:lvlText w:val=""/>
      <w:lvlJc w:val="left"/>
      <w:pPr>
        <w:ind w:left="5531" w:hanging="360"/>
      </w:pPr>
      <w:rPr>
        <w:rFonts w:ascii="Symbol" w:hAnsi="Symbol" w:hint="default"/>
      </w:rPr>
    </w:lvl>
    <w:lvl w:ilvl="7" w:tplc="04140003" w:tentative="1">
      <w:start w:val="1"/>
      <w:numFmt w:val="bullet"/>
      <w:lvlText w:val="o"/>
      <w:lvlJc w:val="left"/>
      <w:pPr>
        <w:ind w:left="6251" w:hanging="360"/>
      </w:pPr>
      <w:rPr>
        <w:rFonts w:ascii="Courier New" w:hAnsi="Courier New" w:cs="Courier New" w:hint="default"/>
      </w:rPr>
    </w:lvl>
    <w:lvl w:ilvl="8" w:tplc="04140005" w:tentative="1">
      <w:start w:val="1"/>
      <w:numFmt w:val="bullet"/>
      <w:lvlText w:val=""/>
      <w:lvlJc w:val="left"/>
      <w:pPr>
        <w:ind w:left="6971" w:hanging="360"/>
      </w:pPr>
      <w:rPr>
        <w:rFonts w:ascii="Wingdings" w:hAnsi="Wingdings" w:hint="default"/>
      </w:rPr>
    </w:lvl>
  </w:abstractNum>
  <w:abstractNum w:abstractNumId="15" w15:restartNumberingAfterBreak="0">
    <w:nsid w:val="27EB2E9B"/>
    <w:multiLevelType w:val="hybridMultilevel"/>
    <w:tmpl w:val="6A1658E4"/>
    <w:lvl w:ilvl="0" w:tplc="61009CDE">
      <w:numFmt w:val="bullet"/>
      <w:lvlText w:val="•"/>
      <w:lvlJc w:val="left"/>
      <w:pPr>
        <w:ind w:left="1271" w:hanging="42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2DD3357C"/>
    <w:multiLevelType w:val="hybridMultilevel"/>
    <w:tmpl w:val="21A89D58"/>
    <w:lvl w:ilvl="0" w:tplc="04140001">
      <w:start w:val="1"/>
      <w:numFmt w:val="bullet"/>
      <w:lvlText w:val=""/>
      <w:lvlJc w:val="left"/>
      <w:pPr>
        <w:ind w:left="1571" w:hanging="360"/>
      </w:pPr>
      <w:rPr>
        <w:rFonts w:ascii="Symbol" w:hAnsi="Symbol" w:hint="default"/>
      </w:rPr>
    </w:lvl>
    <w:lvl w:ilvl="1" w:tplc="04140003" w:tentative="1">
      <w:start w:val="1"/>
      <w:numFmt w:val="bullet"/>
      <w:lvlText w:val="o"/>
      <w:lvlJc w:val="left"/>
      <w:pPr>
        <w:ind w:left="2291" w:hanging="360"/>
      </w:pPr>
      <w:rPr>
        <w:rFonts w:ascii="Courier New" w:hAnsi="Courier New" w:cs="Courier New" w:hint="default"/>
      </w:rPr>
    </w:lvl>
    <w:lvl w:ilvl="2" w:tplc="04140005" w:tentative="1">
      <w:start w:val="1"/>
      <w:numFmt w:val="bullet"/>
      <w:lvlText w:val=""/>
      <w:lvlJc w:val="left"/>
      <w:pPr>
        <w:ind w:left="3011" w:hanging="360"/>
      </w:pPr>
      <w:rPr>
        <w:rFonts w:ascii="Wingdings" w:hAnsi="Wingdings" w:hint="default"/>
      </w:rPr>
    </w:lvl>
    <w:lvl w:ilvl="3" w:tplc="04140001" w:tentative="1">
      <w:start w:val="1"/>
      <w:numFmt w:val="bullet"/>
      <w:lvlText w:val=""/>
      <w:lvlJc w:val="left"/>
      <w:pPr>
        <w:ind w:left="3731" w:hanging="360"/>
      </w:pPr>
      <w:rPr>
        <w:rFonts w:ascii="Symbol" w:hAnsi="Symbol" w:hint="default"/>
      </w:rPr>
    </w:lvl>
    <w:lvl w:ilvl="4" w:tplc="04140003" w:tentative="1">
      <w:start w:val="1"/>
      <w:numFmt w:val="bullet"/>
      <w:lvlText w:val="o"/>
      <w:lvlJc w:val="left"/>
      <w:pPr>
        <w:ind w:left="4451" w:hanging="360"/>
      </w:pPr>
      <w:rPr>
        <w:rFonts w:ascii="Courier New" w:hAnsi="Courier New" w:cs="Courier New" w:hint="default"/>
      </w:rPr>
    </w:lvl>
    <w:lvl w:ilvl="5" w:tplc="04140005" w:tentative="1">
      <w:start w:val="1"/>
      <w:numFmt w:val="bullet"/>
      <w:lvlText w:val=""/>
      <w:lvlJc w:val="left"/>
      <w:pPr>
        <w:ind w:left="5171" w:hanging="360"/>
      </w:pPr>
      <w:rPr>
        <w:rFonts w:ascii="Wingdings" w:hAnsi="Wingdings" w:hint="default"/>
      </w:rPr>
    </w:lvl>
    <w:lvl w:ilvl="6" w:tplc="04140001" w:tentative="1">
      <w:start w:val="1"/>
      <w:numFmt w:val="bullet"/>
      <w:lvlText w:val=""/>
      <w:lvlJc w:val="left"/>
      <w:pPr>
        <w:ind w:left="5891" w:hanging="360"/>
      </w:pPr>
      <w:rPr>
        <w:rFonts w:ascii="Symbol" w:hAnsi="Symbol" w:hint="default"/>
      </w:rPr>
    </w:lvl>
    <w:lvl w:ilvl="7" w:tplc="04140003" w:tentative="1">
      <w:start w:val="1"/>
      <w:numFmt w:val="bullet"/>
      <w:lvlText w:val="o"/>
      <w:lvlJc w:val="left"/>
      <w:pPr>
        <w:ind w:left="6611" w:hanging="360"/>
      </w:pPr>
      <w:rPr>
        <w:rFonts w:ascii="Courier New" w:hAnsi="Courier New" w:cs="Courier New" w:hint="default"/>
      </w:rPr>
    </w:lvl>
    <w:lvl w:ilvl="8" w:tplc="04140005" w:tentative="1">
      <w:start w:val="1"/>
      <w:numFmt w:val="bullet"/>
      <w:lvlText w:val=""/>
      <w:lvlJc w:val="left"/>
      <w:pPr>
        <w:ind w:left="7331" w:hanging="360"/>
      </w:pPr>
      <w:rPr>
        <w:rFonts w:ascii="Wingdings" w:hAnsi="Wingdings" w:hint="default"/>
      </w:rPr>
    </w:lvl>
  </w:abstractNum>
  <w:abstractNum w:abstractNumId="17" w15:restartNumberingAfterBreak="0">
    <w:nsid w:val="2FDE210A"/>
    <w:multiLevelType w:val="hybridMultilevel"/>
    <w:tmpl w:val="7F5EC228"/>
    <w:lvl w:ilvl="0" w:tplc="04140001">
      <w:start w:val="1"/>
      <w:numFmt w:val="bullet"/>
      <w:lvlText w:val=""/>
      <w:lvlJc w:val="left"/>
      <w:pPr>
        <w:ind w:left="1571" w:hanging="360"/>
      </w:pPr>
      <w:rPr>
        <w:rFonts w:ascii="Symbol" w:hAnsi="Symbol" w:hint="default"/>
      </w:rPr>
    </w:lvl>
    <w:lvl w:ilvl="1" w:tplc="04140003" w:tentative="1">
      <w:start w:val="1"/>
      <w:numFmt w:val="bullet"/>
      <w:lvlText w:val="o"/>
      <w:lvlJc w:val="left"/>
      <w:pPr>
        <w:ind w:left="2291" w:hanging="360"/>
      </w:pPr>
      <w:rPr>
        <w:rFonts w:ascii="Courier New" w:hAnsi="Courier New" w:cs="Courier New" w:hint="default"/>
      </w:rPr>
    </w:lvl>
    <w:lvl w:ilvl="2" w:tplc="04140005" w:tentative="1">
      <w:start w:val="1"/>
      <w:numFmt w:val="bullet"/>
      <w:lvlText w:val=""/>
      <w:lvlJc w:val="left"/>
      <w:pPr>
        <w:ind w:left="3011" w:hanging="360"/>
      </w:pPr>
      <w:rPr>
        <w:rFonts w:ascii="Wingdings" w:hAnsi="Wingdings" w:hint="default"/>
      </w:rPr>
    </w:lvl>
    <w:lvl w:ilvl="3" w:tplc="04140001" w:tentative="1">
      <w:start w:val="1"/>
      <w:numFmt w:val="bullet"/>
      <w:lvlText w:val=""/>
      <w:lvlJc w:val="left"/>
      <w:pPr>
        <w:ind w:left="3731" w:hanging="360"/>
      </w:pPr>
      <w:rPr>
        <w:rFonts w:ascii="Symbol" w:hAnsi="Symbol" w:hint="default"/>
      </w:rPr>
    </w:lvl>
    <w:lvl w:ilvl="4" w:tplc="04140003" w:tentative="1">
      <w:start w:val="1"/>
      <w:numFmt w:val="bullet"/>
      <w:lvlText w:val="o"/>
      <w:lvlJc w:val="left"/>
      <w:pPr>
        <w:ind w:left="4451" w:hanging="360"/>
      </w:pPr>
      <w:rPr>
        <w:rFonts w:ascii="Courier New" w:hAnsi="Courier New" w:cs="Courier New" w:hint="default"/>
      </w:rPr>
    </w:lvl>
    <w:lvl w:ilvl="5" w:tplc="04140005" w:tentative="1">
      <w:start w:val="1"/>
      <w:numFmt w:val="bullet"/>
      <w:lvlText w:val=""/>
      <w:lvlJc w:val="left"/>
      <w:pPr>
        <w:ind w:left="5171" w:hanging="360"/>
      </w:pPr>
      <w:rPr>
        <w:rFonts w:ascii="Wingdings" w:hAnsi="Wingdings" w:hint="default"/>
      </w:rPr>
    </w:lvl>
    <w:lvl w:ilvl="6" w:tplc="04140001" w:tentative="1">
      <w:start w:val="1"/>
      <w:numFmt w:val="bullet"/>
      <w:lvlText w:val=""/>
      <w:lvlJc w:val="left"/>
      <w:pPr>
        <w:ind w:left="5891" w:hanging="360"/>
      </w:pPr>
      <w:rPr>
        <w:rFonts w:ascii="Symbol" w:hAnsi="Symbol" w:hint="default"/>
      </w:rPr>
    </w:lvl>
    <w:lvl w:ilvl="7" w:tplc="04140003" w:tentative="1">
      <w:start w:val="1"/>
      <w:numFmt w:val="bullet"/>
      <w:lvlText w:val="o"/>
      <w:lvlJc w:val="left"/>
      <w:pPr>
        <w:ind w:left="6611" w:hanging="360"/>
      </w:pPr>
      <w:rPr>
        <w:rFonts w:ascii="Courier New" w:hAnsi="Courier New" w:cs="Courier New" w:hint="default"/>
      </w:rPr>
    </w:lvl>
    <w:lvl w:ilvl="8" w:tplc="04140005" w:tentative="1">
      <w:start w:val="1"/>
      <w:numFmt w:val="bullet"/>
      <w:lvlText w:val=""/>
      <w:lvlJc w:val="left"/>
      <w:pPr>
        <w:ind w:left="7331" w:hanging="360"/>
      </w:pPr>
      <w:rPr>
        <w:rFonts w:ascii="Wingdings" w:hAnsi="Wingdings" w:hint="default"/>
      </w:rPr>
    </w:lvl>
  </w:abstractNum>
  <w:abstractNum w:abstractNumId="18" w15:restartNumberingAfterBreak="0">
    <w:nsid w:val="303B7B33"/>
    <w:multiLevelType w:val="hybridMultilevel"/>
    <w:tmpl w:val="71E4AD3E"/>
    <w:lvl w:ilvl="0" w:tplc="61009CDE">
      <w:numFmt w:val="bullet"/>
      <w:lvlText w:val="•"/>
      <w:lvlJc w:val="left"/>
      <w:pPr>
        <w:ind w:left="1271" w:hanging="42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329951E5"/>
    <w:multiLevelType w:val="hybridMultilevel"/>
    <w:tmpl w:val="F4585F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32E2106"/>
    <w:multiLevelType w:val="hybridMultilevel"/>
    <w:tmpl w:val="1818906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9D27B2F"/>
    <w:multiLevelType w:val="hybridMultilevel"/>
    <w:tmpl w:val="14426B5A"/>
    <w:lvl w:ilvl="0" w:tplc="04140001">
      <w:start w:val="1"/>
      <w:numFmt w:val="bullet"/>
      <w:lvlText w:val=""/>
      <w:lvlJc w:val="left"/>
      <w:pPr>
        <w:ind w:left="1571" w:hanging="360"/>
      </w:pPr>
      <w:rPr>
        <w:rFonts w:ascii="Symbol" w:hAnsi="Symbol" w:hint="default"/>
      </w:rPr>
    </w:lvl>
    <w:lvl w:ilvl="1" w:tplc="04140003" w:tentative="1">
      <w:start w:val="1"/>
      <w:numFmt w:val="bullet"/>
      <w:lvlText w:val="o"/>
      <w:lvlJc w:val="left"/>
      <w:pPr>
        <w:ind w:left="2291" w:hanging="360"/>
      </w:pPr>
      <w:rPr>
        <w:rFonts w:ascii="Courier New" w:hAnsi="Courier New" w:cs="Courier New" w:hint="default"/>
      </w:rPr>
    </w:lvl>
    <w:lvl w:ilvl="2" w:tplc="04140005" w:tentative="1">
      <w:start w:val="1"/>
      <w:numFmt w:val="bullet"/>
      <w:lvlText w:val=""/>
      <w:lvlJc w:val="left"/>
      <w:pPr>
        <w:ind w:left="3011" w:hanging="360"/>
      </w:pPr>
      <w:rPr>
        <w:rFonts w:ascii="Wingdings" w:hAnsi="Wingdings" w:hint="default"/>
      </w:rPr>
    </w:lvl>
    <w:lvl w:ilvl="3" w:tplc="04140001" w:tentative="1">
      <w:start w:val="1"/>
      <w:numFmt w:val="bullet"/>
      <w:lvlText w:val=""/>
      <w:lvlJc w:val="left"/>
      <w:pPr>
        <w:ind w:left="3731" w:hanging="360"/>
      </w:pPr>
      <w:rPr>
        <w:rFonts w:ascii="Symbol" w:hAnsi="Symbol" w:hint="default"/>
      </w:rPr>
    </w:lvl>
    <w:lvl w:ilvl="4" w:tplc="04140003" w:tentative="1">
      <w:start w:val="1"/>
      <w:numFmt w:val="bullet"/>
      <w:lvlText w:val="o"/>
      <w:lvlJc w:val="left"/>
      <w:pPr>
        <w:ind w:left="4451" w:hanging="360"/>
      </w:pPr>
      <w:rPr>
        <w:rFonts w:ascii="Courier New" w:hAnsi="Courier New" w:cs="Courier New" w:hint="default"/>
      </w:rPr>
    </w:lvl>
    <w:lvl w:ilvl="5" w:tplc="04140005" w:tentative="1">
      <w:start w:val="1"/>
      <w:numFmt w:val="bullet"/>
      <w:lvlText w:val=""/>
      <w:lvlJc w:val="left"/>
      <w:pPr>
        <w:ind w:left="5171" w:hanging="360"/>
      </w:pPr>
      <w:rPr>
        <w:rFonts w:ascii="Wingdings" w:hAnsi="Wingdings" w:hint="default"/>
      </w:rPr>
    </w:lvl>
    <w:lvl w:ilvl="6" w:tplc="04140001" w:tentative="1">
      <w:start w:val="1"/>
      <w:numFmt w:val="bullet"/>
      <w:lvlText w:val=""/>
      <w:lvlJc w:val="left"/>
      <w:pPr>
        <w:ind w:left="5891" w:hanging="360"/>
      </w:pPr>
      <w:rPr>
        <w:rFonts w:ascii="Symbol" w:hAnsi="Symbol" w:hint="default"/>
      </w:rPr>
    </w:lvl>
    <w:lvl w:ilvl="7" w:tplc="04140003" w:tentative="1">
      <w:start w:val="1"/>
      <w:numFmt w:val="bullet"/>
      <w:lvlText w:val="o"/>
      <w:lvlJc w:val="left"/>
      <w:pPr>
        <w:ind w:left="6611" w:hanging="360"/>
      </w:pPr>
      <w:rPr>
        <w:rFonts w:ascii="Courier New" w:hAnsi="Courier New" w:cs="Courier New" w:hint="default"/>
      </w:rPr>
    </w:lvl>
    <w:lvl w:ilvl="8" w:tplc="04140005" w:tentative="1">
      <w:start w:val="1"/>
      <w:numFmt w:val="bullet"/>
      <w:lvlText w:val=""/>
      <w:lvlJc w:val="left"/>
      <w:pPr>
        <w:ind w:left="7331" w:hanging="360"/>
      </w:pPr>
      <w:rPr>
        <w:rFonts w:ascii="Wingdings" w:hAnsi="Wingdings" w:hint="default"/>
      </w:rPr>
    </w:lvl>
  </w:abstractNum>
  <w:abstractNum w:abstractNumId="22" w15:restartNumberingAfterBreak="0">
    <w:nsid w:val="3B0C02B2"/>
    <w:multiLevelType w:val="hybridMultilevel"/>
    <w:tmpl w:val="4FC48E3E"/>
    <w:lvl w:ilvl="0" w:tplc="04140001">
      <w:start w:val="1"/>
      <w:numFmt w:val="bullet"/>
      <w:lvlText w:val=""/>
      <w:lvlJc w:val="left"/>
      <w:pPr>
        <w:ind w:left="1571" w:hanging="360"/>
      </w:pPr>
      <w:rPr>
        <w:rFonts w:ascii="Symbol" w:hAnsi="Symbol" w:hint="default"/>
      </w:rPr>
    </w:lvl>
    <w:lvl w:ilvl="1" w:tplc="04140003" w:tentative="1">
      <w:start w:val="1"/>
      <w:numFmt w:val="bullet"/>
      <w:lvlText w:val="o"/>
      <w:lvlJc w:val="left"/>
      <w:pPr>
        <w:ind w:left="2291" w:hanging="360"/>
      </w:pPr>
      <w:rPr>
        <w:rFonts w:ascii="Courier New" w:hAnsi="Courier New" w:cs="Courier New" w:hint="default"/>
      </w:rPr>
    </w:lvl>
    <w:lvl w:ilvl="2" w:tplc="04140005" w:tentative="1">
      <w:start w:val="1"/>
      <w:numFmt w:val="bullet"/>
      <w:lvlText w:val=""/>
      <w:lvlJc w:val="left"/>
      <w:pPr>
        <w:ind w:left="3011" w:hanging="360"/>
      </w:pPr>
      <w:rPr>
        <w:rFonts w:ascii="Wingdings" w:hAnsi="Wingdings" w:hint="default"/>
      </w:rPr>
    </w:lvl>
    <w:lvl w:ilvl="3" w:tplc="04140001" w:tentative="1">
      <w:start w:val="1"/>
      <w:numFmt w:val="bullet"/>
      <w:lvlText w:val=""/>
      <w:lvlJc w:val="left"/>
      <w:pPr>
        <w:ind w:left="3731" w:hanging="360"/>
      </w:pPr>
      <w:rPr>
        <w:rFonts w:ascii="Symbol" w:hAnsi="Symbol" w:hint="default"/>
      </w:rPr>
    </w:lvl>
    <w:lvl w:ilvl="4" w:tplc="04140003" w:tentative="1">
      <w:start w:val="1"/>
      <w:numFmt w:val="bullet"/>
      <w:lvlText w:val="o"/>
      <w:lvlJc w:val="left"/>
      <w:pPr>
        <w:ind w:left="4451" w:hanging="360"/>
      </w:pPr>
      <w:rPr>
        <w:rFonts w:ascii="Courier New" w:hAnsi="Courier New" w:cs="Courier New" w:hint="default"/>
      </w:rPr>
    </w:lvl>
    <w:lvl w:ilvl="5" w:tplc="04140005" w:tentative="1">
      <w:start w:val="1"/>
      <w:numFmt w:val="bullet"/>
      <w:lvlText w:val=""/>
      <w:lvlJc w:val="left"/>
      <w:pPr>
        <w:ind w:left="5171" w:hanging="360"/>
      </w:pPr>
      <w:rPr>
        <w:rFonts w:ascii="Wingdings" w:hAnsi="Wingdings" w:hint="default"/>
      </w:rPr>
    </w:lvl>
    <w:lvl w:ilvl="6" w:tplc="04140001" w:tentative="1">
      <w:start w:val="1"/>
      <w:numFmt w:val="bullet"/>
      <w:lvlText w:val=""/>
      <w:lvlJc w:val="left"/>
      <w:pPr>
        <w:ind w:left="5891" w:hanging="360"/>
      </w:pPr>
      <w:rPr>
        <w:rFonts w:ascii="Symbol" w:hAnsi="Symbol" w:hint="default"/>
      </w:rPr>
    </w:lvl>
    <w:lvl w:ilvl="7" w:tplc="04140003" w:tentative="1">
      <w:start w:val="1"/>
      <w:numFmt w:val="bullet"/>
      <w:lvlText w:val="o"/>
      <w:lvlJc w:val="left"/>
      <w:pPr>
        <w:ind w:left="6611" w:hanging="360"/>
      </w:pPr>
      <w:rPr>
        <w:rFonts w:ascii="Courier New" w:hAnsi="Courier New" w:cs="Courier New" w:hint="default"/>
      </w:rPr>
    </w:lvl>
    <w:lvl w:ilvl="8" w:tplc="04140005" w:tentative="1">
      <w:start w:val="1"/>
      <w:numFmt w:val="bullet"/>
      <w:lvlText w:val=""/>
      <w:lvlJc w:val="left"/>
      <w:pPr>
        <w:ind w:left="7331" w:hanging="360"/>
      </w:pPr>
      <w:rPr>
        <w:rFonts w:ascii="Wingdings" w:hAnsi="Wingdings" w:hint="default"/>
      </w:rPr>
    </w:lvl>
  </w:abstractNum>
  <w:abstractNum w:abstractNumId="23" w15:restartNumberingAfterBreak="0">
    <w:nsid w:val="42B8511F"/>
    <w:multiLevelType w:val="hybridMultilevel"/>
    <w:tmpl w:val="B116432E"/>
    <w:lvl w:ilvl="0" w:tplc="04140001">
      <w:start w:val="1"/>
      <w:numFmt w:val="bullet"/>
      <w:lvlText w:val=""/>
      <w:lvlJc w:val="left"/>
      <w:pPr>
        <w:ind w:left="1571" w:hanging="360"/>
      </w:pPr>
      <w:rPr>
        <w:rFonts w:ascii="Symbol" w:hAnsi="Symbol" w:hint="default"/>
      </w:rPr>
    </w:lvl>
    <w:lvl w:ilvl="1" w:tplc="04140003" w:tentative="1">
      <w:start w:val="1"/>
      <w:numFmt w:val="bullet"/>
      <w:lvlText w:val="o"/>
      <w:lvlJc w:val="left"/>
      <w:pPr>
        <w:ind w:left="2291" w:hanging="360"/>
      </w:pPr>
      <w:rPr>
        <w:rFonts w:ascii="Courier New" w:hAnsi="Courier New" w:cs="Courier New" w:hint="default"/>
      </w:rPr>
    </w:lvl>
    <w:lvl w:ilvl="2" w:tplc="04140005" w:tentative="1">
      <w:start w:val="1"/>
      <w:numFmt w:val="bullet"/>
      <w:lvlText w:val=""/>
      <w:lvlJc w:val="left"/>
      <w:pPr>
        <w:ind w:left="3011" w:hanging="360"/>
      </w:pPr>
      <w:rPr>
        <w:rFonts w:ascii="Wingdings" w:hAnsi="Wingdings" w:hint="default"/>
      </w:rPr>
    </w:lvl>
    <w:lvl w:ilvl="3" w:tplc="04140001" w:tentative="1">
      <w:start w:val="1"/>
      <w:numFmt w:val="bullet"/>
      <w:lvlText w:val=""/>
      <w:lvlJc w:val="left"/>
      <w:pPr>
        <w:ind w:left="3731" w:hanging="360"/>
      </w:pPr>
      <w:rPr>
        <w:rFonts w:ascii="Symbol" w:hAnsi="Symbol" w:hint="default"/>
      </w:rPr>
    </w:lvl>
    <w:lvl w:ilvl="4" w:tplc="04140003" w:tentative="1">
      <w:start w:val="1"/>
      <w:numFmt w:val="bullet"/>
      <w:lvlText w:val="o"/>
      <w:lvlJc w:val="left"/>
      <w:pPr>
        <w:ind w:left="4451" w:hanging="360"/>
      </w:pPr>
      <w:rPr>
        <w:rFonts w:ascii="Courier New" w:hAnsi="Courier New" w:cs="Courier New" w:hint="default"/>
      </w:rPr>
    </w:lvl>
    <w:lvl w:ilvl="5" w:tplc="04140005" w:tentative="1">
      <w:start w:val="1"/>
      <w:numFmt w:val="bullet"/>
      <w:lvlText w:val=""/>
      <w:lvlJc w:val="left"/>
      <w:pPr>
        <w:ind w:left="5171" w:hanging="360"/>
      </w:pPr>
      <w:rPr>
        <w:rFonts w:ascii="Wingdings" w:hAnsi="Wingdings" w:hint="default"/>
      </w:rPr>
    </w:lvl>
    <w:lvl w:ilvl="6" w:tplc="04140001" w:tentative="1">
      <w:start w:val="1"/>
      <w:numFmt w:val="bullet"/>
      <w:lvlText w:val=""/>
      <w:lvlJc w:val="left"/>
      <w:pPr>
        <w:ind w:left="5891" w:hanging="360"/>
      </w:pPr>
      <w:rPr>
        <w:rFonts w:ascii="Symbol" w:hAnsi="Symbol" w:hint="default"/>
      </w:rPr>
    </w:lvl>
    <w:lvl w:ilvl="7" w:tplc="04140003" w:tentative="1">
      <w:start w:val="1"/>
      <w:numFmt w:val="bullet"/>
      <w:lvlText w:val="o"/>
      <w:lvlJc w:val="left"/>
      <w:pPr>
        <w:ind w:left="6611" w:hanging="360"/>
      </w:pPr>
      <w:rPr>
        <w:rFonts w:ascii="Courier New" w:hAnsi="Courier New" w:cs="Courier New" w:hint="default"/>
      </w:rPr>
    </w:lvl>
    <w:lvl w:ilvl="8" w:tplc="04140005" w:tentative="1">
      <w:start w:val="1"/>
      <w:numFmt w:val="bullet"/>
      <w:lvlText w:val=""/>
      <w:lvlJc w:val="left"/>
      <w:pPr>
        <w:ind w:left="7331" w:hanging="360"/>
      </w:pPr>
      <w:rPr>
        <w:rFonts w:ascii="Wingdings" w:hAnsi="Wingdings" w:hint="default"/>
      </w:rPr>
    </w:lvl>
  </w:abstractNum>
  <w:abstractNum w:abstractNumId="24" w15:restartNumberingAfterBreak="0">
    <w:nsid w:val="431A076B"/>
    <w:multiLevelType w:val="hybridMultilevel"/>
    <w:tmpl w:val="8E5CC64E"/>
    <w:lvl w:ilvl="0" w:tplc="04140001">
      <w:start w:val="1"/>
      <w:numFmt w:val="bullet"/>
      <w:lvlText w:val=""/>
      <w:lvlJc w:val="left"/>
      <w:pPr>
        <w:ind w:left="1571" w:hanging="360"/>
      </w:pPr>
      <w:rPr>
        <w:rFonts w:ascii="Symbol" w:hAnsi="Symbol" w:hint="default"/>
      </w:rPr>
    </w:lvl>
    <w:lvl w:ilvl="1" w:tplc="04140003" w:tentative="1">
      <w:start w:val="1"/>
      <w:numFmt w:val="bullet"/>
      <w:lvlText w:val="o"/>
      <w:lvlJc w:val="left"/>
      <w:pPr>
        <w:ind w:left="2291" w:hanging="360"/>
      </w:pPr>
      <w:rPr>
        <w:rFonts w:ascii="Courier New" w:hAnsi="Courier New" w:cs="Courier New" w:hint="default"/>
      </w:rPr>
    </w:lvl>
    <w:lvl w:ilvl="2" w:tplc="04140005" w:tentative="1">
      <w:start w:val="1"/>
      <w:numFmt w:val="bullet"/>
      <w:lvlText w:val=""/>
      <w:lvlJc w:val="left"/>
      <w:pPr>
        <w:ind w:left="3011" w:hanging="360"/>
      </w:pPr>
      <w:rPr>
        <w:rFonts w:ascii="Wingdings" w:hAnsi="Wingdings" w:hint="default"/>
      </w:rPr>
    </w:lvl>
    <w:lvl w:ilvl="3" w:tplc="04140001" w:tentative="1">
      <w:start w:val="1"/>
      <w:numFmt w:val="bullet"/>
      <w:lvlText w:val=""/>
      <w:lvlJc w:val="left"/>
      <w:pPr>
        <w:ind w:left="3731" w:hanging="360"/>
      </w:pPr>
      <w:rPr>
        <w:rFonts w:ascii="Symbol" w:hAnsi="Symbol" w:hint="default"/>
      </w:rPr>
    </w:lvl>
    <w:lvl w:ilvl="4" w:tplc="04140003" w:tentative="1">
      <w:start w:val="1"/>
      <w:numFmt w:val="bullet"/>
      <w:lvlText w:val="o"/>
      <w:lvlJc w:val="left"/>
      <w:pPr>
        <w:ind w:left="4451" w:hanging="360"/>
      </w:pPr>
      <w:rPr>
        <w:rFonts w:ascii="Courier New" w:hAnsi="Courier New" w:cs="Courier New" w:hint="default"/>
      </w:rPr>
    </w:lvl>
    <w:lvl w:ilvl="5" w:tplc="04140005" w:tentative="1">
      <w:start w:val="1"/>
      <w:numFmt w:val="bullet"/>
      <w:lvlText w:val=""/>
      <w:lvlJc w:val="left"/>
      <w:pPr>
        <w:ind w:left="5171" w:hanging="360"/>
      </w:pPr>
      <w:rPr>
        <w:rFonts w:ascii="Wingdings" w:hAnsi="Wingdings" w:hint="default"/>
      </w:rPr>
    </w:lvl>
    <w:lvl w:ilvl="6" w:tplc="04140001" w:tentative="1">
      <w:start w:val="1"/>
      <w:numFmt w:val="bullet"/>
      <w:lvlText w:val=""/>
      <w:lvlJc w:val="left"/>
      <w:pPr>
        <w:ind w:left="5891" w:hanging="360"/>
      </w:pPr>
      <w:rPr>
        <w:rFonts w:ascii="Symbol" w:hAnsi="Symbol" w:hint="default"/>
      </w:rPr>
    </w:lvl>
    <w:lvl w:ilvl="7" w:tplc="04140003" w:tentative="1">
      <w:start w:val="1"/>
      <w:numFmt w:val="bullet"/>
      <w:lvlText w:val="o"/>
      <w:lvlJc w:val="left"/>
      <w:pPr>
        <w:ind w:left="6611" w:hanging="360"/>
      </w:pPr>
      <w:rPr>
        <w:rFonts w:ascii="Courier New" w:hAnsi="Courier New" w:cs="Courier New" w:hint="default"/>
      </w:rPr>
    </w:lvl>
    <w:lvl w:ilvl="8" w:tplc="04140005" w:tentative="1">
      <w:start w:val="1"/>
      <w:numFmt w:val="bullet"/>
      <w:lvlText w:val=""/>
      <w:lvlJc w:val="left"/>
      <w:pPr>
        <w:ind w:left="7331" w:hanging="360"/>
      </w:pPr>
      <w:rPr>
        <w:rFonts w:ascii="Wingdings" w:hAnsi="Wingdings" w:hint="default"/>
      </w:rPr>
    </w:lvl>
  </w:abstractNum>
  <w:abstractNum w:abstractNumId="25" w15:restartNumberingAfterBreak="0">
    <w:nsid w:val="45A45DD5"/>
    <w:multiLevelType w:val="hybridMultilevel"/>
    <w:tmpl w:val="9BE8A3C4"/>
    <w:lvl w:ilvl="0" w:tplc="60CAAD24">
      <w:start w:val="1"/>
      <w:numFmt w:val="bullet"/>
      <w:lvlText w:val="-"/>
      <w:lvlJc w:val="left"/>
      <w:pPr>
        <w:ind w:left="720" w:hanging="360"/>
      </w:pPr>
      <w:rPr>
        <w:rFonts w:ascii="Calibri"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772284E"/>
    <w:multiLevelType w:val="multilevel"/>
    <w:tmpl w:val="1BC48432"/>
    <w:lvl w:ilvl="0">
      <w:start w:val="1"/>
      <w:numFmt w:val="decimal"/>
      <w:pStyle w:val="Vedlegg"/>
      <w:suff w:val="space"/>
      <w:lvlText w:val="Vedlegg %1"/>
      <w:lvlJc w:val="left"/>
      <w:pPr>
        <w:ind w:left="2125" w:firstLine="0"/>
      </w:pPr>
      <w:rPr>
        <w:rFonts w:hint="default"/>
      </w:rPr>
    </w:lvl>
    <w:lvl w:ilvl="1">
      <w:start w:val="1"/>
      <w:numFmt w:val="none"/>
      <w:suff w:val="nothing"/>
      <w:lvlText w:val=""/>
      <w:lvlJc w:val="left"/>
      <w:pPr>
        <w:ind w:left="2125" w:firstLine="0"/>
      </w:pPr>
      <w:rPr>
        <w:rFonts w:hint="default"/>
      </w:rPr>
    </w:lvl>
    <w:lvl w:ilvl="2">
      <w:start w:val="1"/>
      <w:numFmt w:val="none"/>
      <w:suff w:val="nothing"/>
      <w:lvlText w:val=""/>
      <w:lvlJc w:val="left"/>
      <w:pPr>
        <w:ind w:left="2125" w:firstLine="0"/>
      </w:pPr>
      <w:rPr>
        <w:rFonts w:hint="default"/>
      </w:rPr>
    </w:lvl>
    <w:lvl w:ilvl="3">
      <w:start w:val="1"/>
      <w:numFmt w:val="none"/>
      <w:suff w:val="nothing"/>
      <w:lvlText w:val=""/>
      <w:lvlJc w:val="left"/>
      <w:pPr>
        <w:ind w:left="2125" w:firstLine="0"/>
      </w:pPr>
      <w:rPr>
        <w:rFonts w:hint="default"/>
      </w:rPr>
    </w:lvl>
    <w:lvl w:ilvl="4">
      <w:start w:val="1"/>
      <w:numFmt w:val="none"/>
      <w:suff w:val="nothing"/>
      <w:lvlText w:val=""/>
      <w:lvlJc w:val="left"/>
      <w:pPr>
        <w:ind w:left="2125" w:firstLine="0"/>
      </w:pPr>
      <w:rPr>
        <w:rFonts w:hint="default"/>
      </w:rPr>
    </w:lvl>
    <w:lvl w:ilvl="5">
      <w:start w:val="1"/>
      <w:numFmt w:val="none"/>
      <w:suff w:val="nothing"/>
      <w:lvlText w:val=""/>
      <w:lvlJc w:val="left"/>
      <w:pPr>
        <w:ind w:left="2125" w:firstLine="0"/>
      </w:pPr>
      <w:rPr>
        <w:rFonts w:hint="default"/>
      </w:rPr>
    </w:lvl>
    <w:lvl w:ilvl="6">
      <w:start w:val="1"/>
      <w:numFmt w:val="none"/>
      <w:suff w:val="nothing"/>
      <w:lvlText w:val=""/>
      <w:lvlJc w:val="left"/>
      <w:pPr>
        <w:ind w:left="2125" w:firstLine="0"/>
      </w:pPr>
      <w:rPr>
        <w:rFonts w:hint="default"/>
      </w:rPr>
    </w:lvl>
    <w:lvl w:ilvl="7">
      <w:start w:val="1"/>
      <w:numFmt w:val="none"/>
      <w:suff w:val="nothing"/>
      <w:lvlText w:val=""/>
      <w:lvlJc w:val="left"/>
      <w:pPr>
        <w:ind w:left="2125" w:firstLine="0"/>
      </w:pPr>
      <w:rPr>
        <w:rFonts w:hint="default"/>
      </w:rPr>
    </w:lvl>
    <w:lvl w:ilvl="8">
      <w:start w:val="1"/>
      <w:numFmt w:val="none"/>
      <w:suff w:val="nothing"/>
      <w:lvlText w:val=""/>
      <w:lvlJc w:val="left"/>
      <w:pPr>
        <w:ind w:left="2125" w:firstLine="0"/>
      </w:pPr>
      <w:rPr>
        <w:rFonts w:hint="default"/>
      </w:rPr>
    </w:lvl>
  </w:abstractNum>
  <w:abstractNum w:abstractNumId="27" w15:restartNumberingAfterBreak="0">
    <w:nsid w:val="493548AD"/>
    <w:multiLevelType w:val="hybridMultilevel"/>
    <w:tmpl w:val="CBA4EF5E"/>
    <w:lvl w:ilvl="0" w:tplc="61009CDE">
      <w:numFmt w:val="bullet"/>
      <w:lvlText w:val="•"/>
      <w:lvlJc w:val="left"/>
      <w:pPr>
        <w:ind w:left="2122" w:hanging="420"/>
      </w:pPr>
      <w:rPr>
        <w:rFonts w:ascii="Arial" w:eastAsia="Times New Roman" w:hAnsi="Arial" w:cs="Arial" w:hint="default"/>
      </w:rPr>
    </w:lvl>
    <w:lvl w:ilvl="1" w:tplc="04140003" w:tentative="1">
      <w:start w:val="1"/>
      <w:numFmt w:val="bullet"/>
      <w:lvlText w:val="o"/>
      <w:lvlJc w:val="left"/>
      <w:pPr>
        <w:ind w:left="2291" w:hanging="360"/>
      </w:pPr>
      <w:rPr>
        <w:rFonts w:ascii="Courier New" w:hAnsi="Courier New" w:cs="Courier New" w:hint="default"/>
      </w:rPr>
    </w:lvl>
    <w:lvl w:ilvl="2" w:tplc="04140005" w:tentative="1">
      <w:start w:val="1"/>
      <w:numFmt w:val="bullet"/>
      <w:lvlText w:val=""/>
      <w:lvlJc w:val="left"/>
      <w:pPr>
        <w:ind w:left="3011" w:hanging="360"/>
      </w:pPr>
      <w:rPr>
        <w:rFonts w:ascii="Wingdings" w:hAnsi="Wingdings" w:hint="default"/>
      </w:rPr>
    </w:lvl>
    <w:lvl w:ilvl="3" w:tplc="04140001" w:tentative="1">
      <w:start w:val="1"/>
      <w:numFmt w:val="bullet"/>
      <w:lvlText w:val=""/>
      <w:lvlJc w:val="left"/>
      <w:pPr>
        <w:ind w:left="3731" w:hanging="360"/>
      </w:pPr>
      <w:rPr>
        <w:rFonts w:ascii="Symbol" w:hAnsi="Symbol" w:hint="default"/>
      </w:rPr>
    </w:lvl>
    <w:lvl w:ilvl="4" w:tplc="04140003" w:tentative="1">
      <w:start w:val="1"/>
      <w:numFmt w:val="bullet"/>
      <w:lvlText w:val="o"/>
      <w:lvlJc w:val="left"/>
      <w:pPr>
        <w:ind w:left="4451" w:hanging="360"/>
      </w:pPr>
      <w:rPr>
        <w:rFonts w:ascii="Courier New" w:hAnsi="Courier New" w:cs="Courier New" w:hint="default"/>
      </w:rPr>
    </w:lvl>
    <w:lvl w:ilvl="5" w:tplc="04140005" w:tentative="1">
      <w:start w:val="1"/>
      <w:numFmt w:val="bullet"/>
      <w:lvlText w:val=""/>
      <w:lvlJc w:val="left"/>
      <w:pPr>
        <w:ind w:left="5171" w:hanging="360"/>
      </w:pPr>
      <w:rPr>
        <w:rFonts w:ascii="Wingdings" w:hAnsi="Wingdings" w:hint="default"/>
      </w:rPr>
    </w:lvl>
    <w:lvl w:ilvl="6" w:tplc="04140001" w:tentative="1">
      <w:start w:val="1"/>
      <w:numFmt w:val="bullet"/>
      <w:lvlText w:val=""/>
      <w:lvlJc w:val="left"/>
      <w:pPr>
        <w:ind w:left="5891" w:hanging="360"/>
      </w:pPr>
      <w:rPr>
        <w:rFonts w:ascii="Symbol" w:hAnsi="Symbol" w:hint="default"/>
      </w:rPr>
    </w:lvl>
    <w:lvl w:ilvl="7" w:tplc="04140003" w:tentative="1">
      <w:start w:val="1"/>
      <w:numFmt w:val="bullet"/>
      <w:lvlText w:val="o"/>
      <w:lvlJc w:val="left"/>
      <w:pPr>
        <w:ind w:left="6611" w:hanging="360"/>
      </w:pPr>
      <w:rPr>
        <w:rFonts w:ascii="Courier New" w:hAnsi="Courier New" w:cs="Courier New" w:hint="default"/>
      </w:rPr>
    </w:lvl>
    <w:lvl w:ilvl="8" w:tplc="04140005" w:tentative="1">
      <w:start w:val="1"/>
      <w:numFmt w:val="bullet"/>
      <w:lvlText w:val=""/>
      <w:lvlJc w:val="left"/>
      <w:pPr>
        <w:ind w:left="7331" w:hanging="360"/>
      </w:pPr>
      <w:rPr>
        <w:rFonts w:ascii="Wingdings" w:hAnsi="Wingdings" w:hint="default"/>
      </w:rPr>
    </w:lvl>
  </w:abstractNum>
  <w:abstractNum w:abstractNumId="28" w15:restartNumberingAfterBreak="0">
    <w:nsid w:val="49A46F74"/>
    <w:multiLevelType w:val="hybridMultilevel"/>
    <w:tmpl w:val="FA2857B2"/>
    <w:lvl w:ilvl="0" w:tplc="60CAAD24">
      <w:start w:val="1"/>
      <w:numFmt w:val="bullet"/>
      <w:lvlText w:val="-"/>
      <w:lvlJc w:val="left"/>
      <w:pPr>
        <w:ind w:left="720" w:hanging="360"/>
      </w:pPr>
      <w:rPr>
        <w:rFonts w:ascii="Calibri"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076799B"/>
    <w:multiLevelType w:val="hybridMultilevel"/>
    <w:tmpl w:val="18886294"/>
    <w:lvl w:ilvl="0" w:tplc="61009CDE">
      <w:numFmt w:val="bullet"/>
      <w:lvlText w:val="•"/>
      <w:lvlJc w:val="left"/>
      <w:pPr>
        <w:ind w:left="1271" w:hanging="42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51DB0055"/>
    <w:multiLevelType w:val="hybridMultilevel"/>
    <w:tmpl w:val="C8226B74"/>
    <w:lvl w:ilvl="0" w:tplc="61009CDE">
      <w:numFmt w:val="bullet"/>
      <w:lvlText w:val="•"/>
      <w:lvlJc w:val="left"/>
      <w:pPr>
        <w:ind w:left="1271" w:hanging="42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46A3C83"/>
    <w:multiLevelType w:val="hybridMultilevel"/>
    <w:tmpl w:val="5AC822F8"/>
    <w:lvl w:ilvl="0" w:tplc="04140001">
      <w:start w:val="1"/>
      <w:numFmt w:val="bullet"/>
      <w:lvlText w:val=""/>
      <w:lvlJc w:val="left"/>
      <w:pPr>
        <w:ind w:left="1571" w:hanging="360"/>
      </w:pPr>
      <w:rPr>
        <w:rFonts w:ascii="Symbol" w:hAnsi="Symbol" w:hint="default"/>
      </w:rPr>
    </w:lvl>
    <w:lvl w:ilvl="1" w:tplc="04140003" w:tentative="1">
      <w:start w:val="1"/>
      <w:numFmt w:val="bullet"/>
      <w:lvlText w:val="o"/>
      <w:lvlJc w:val="left"/>
      <w:pPr>
        <w:ind w:left="2291" w:hanging="360"/>
      </w:pPr>
      <w:rPr>
        <w:rFonts w:ascii="Courier New" w:hAnsi="Courier New" w:cs="Courier New" w:hint="default"/>
      </w:rPr>
    </w:lvl>
    <w:lvl w:ilvl="2" w:tplc="04140005" w:tentative="1">
      <w:start w:val="1"/>
      <w:numFmt w:val="bullet"/>
      <w:lvlText w:val=""/>
      <w:lvlJc w:val="left"/>
      <w:pPr>
        <w:ind w:left="3011" w:hanging="360"/>
      </w:pPr>
      <w:rPr>
        <w:rFonts w:ascii="Wingdings" w:hAnsi="Wingdings" w:hint="default"/>
      </w:rPr>
    </w:lvl>
    <w:lvl w:ilvl="3" w:tplc="04140001" w:tentative="1">
      <w:start w:val="1"/>
      <w:numFmt w:val="bullet"/>
      <w:lvlText w:val=""/>
      <w:lvlJc w:val="left"/>
      <w:pPr>
        <w:ind w:left="3731" w:hanging="360"/>
      </w:pPr>
      <w:rPr>
        <w:rFonts w:ascii="Symbol" w:hAnsi="Symbol" w:hint="default"/>
      </w:rPr>
    </w:lvl>
    <w:lvl w:ilvl="4" w:tplc="04140003" w:tentative="1">
      <w:start w:val="1"/>
      <w:numFmt w:val="bullet"/>
      <w:lvlText w:val="o"/>
      <w:lvlJc w:val="left"/>
      <w:pPr>
        <w:ind w:left="4451" w:hanging="360"/>
      </w:pPr>
      <w:rPr>
        <w:rFonts w:ascii="Courier New" w:hAnsi="Courier New" w:cs="Courier New" w:hint="default"/>
      </w:rPr>
    </w:lvl>
    <w:lvl w:ilvl="5" w:tplc="04140005" w:tentative="1">
      <w:start w:val="1"/>
      <w:numFmt w:val="bullet"/>
      <w:lvlText w:val=""/>
      <w:lvlJc w:val="left"/>
      <w:pPr>
        <w:ind w:left="5171" w:hanging="360"/>
      </w:pPr>
      <w:rPr>
        <w:rFonts w:ascii="Wingdings" w:hAnsi="Wingdings" w:hint="default"/>
      </w:rPr>
    </w:lvl>
    <w:lvl w:ilvl="6" w:tplc="04140001" w:tentative="1">
      <w:start w:val="1"/>
      <w:numFmt w:val="bullet"/>
      <w:lvlText w:val=""/>
      <w:lvlJc w:val="left"/>
      <w:pPr>
        <w:ind w:left="5891" w:hanging="360"/>
      </w:pPr>
      <w:rPr>
        <w:rFonts w:ascii="Symbol" w:hAnsi="Symbol" w:hint="default"/>
      </w:rPr>
    </w:lvl>
    <w:lvl w:ilvl="7" w:tplc="04140003" w:tentative="1">
      <w:start w:val="1"/>
      <w:numFmt w:val="bullet"/>
      <w:lvlText w:val="o"/>
      <w:lvlJc w:val="left"/>
      <w:pPr>
        <w:ind w:left="6611" w:hanging="360"/>
      </w:pPr>
      <w:rPr>
        <w:rFonts w:ascii="Courier New" w:hAnsi="Courier New" w:cs="Courier New" w:hint="default"/>
      </w:rPr>
    </w:lvl>
    <w:lvl w:ilvl="8" w:tplc="04140005" w:tentative="1">
      <w:start w:val="1"/>
      <w:numFmt w:val="bullet"/>
      <w:lvlText w:val=""/>
      <w:lvlJc w:val="left"/>
      <w:pPr>
        <w:ind w:left="7331" w:hanging="360"/>
      </w:pPr>
      <w:rPr>
        <w:rFonts w:ascii="Wingdings" w:hAnsi="Wingdings" w:hint="default"/>
      </w:rPr>
    </w:lvl>
  </w:abstractNum>
  <w:abstractNum w:abstractNumId="32" w15:restartNumberingAfterBreak="0">
    <w:nsid w:val="5A0F4A2C"/>
    <w:multiLevelType w:val="hybridMultilevel"/>
    <w:tmpl w:val="809AF27C"/>
    <w:lvl w:ilvl="0" w:tplc="04140001">
      <w:start w:val="1"/>
      <w:numFmt w:val="bullet"/>
      <w:lvlText w:val=""/>
      <w:lvlJc w:val="left"/>
      <w:pPr>
        <w:ind w:left="1571" w:hanging="360"/>
      </w:pPr>
      <w:rPr>
        <w:rFonts w:ascii="Symbol" w:hAnsi="Symbol" w:hint="default"/>
      </w:rPr>
    </w:lvl>
    <w:lvl w:ilvl="1" w:tplc="04140003" w:tentative="1">
      <w:start w:val="1"/>
      <w:numFmt w:val="bullet"/>
      <w:lvlText w:val="o"/>
      <w:lvlJc w:val="left"/>
      <w:pPr>
        <w:ind w:left="2291" w:hanging="360"/>
      </w:pPr>
      <w:rPr>
        <w:rFonts w:ascii="Courier New" w:hAnsi="Courier New" w:cs="Courier New" w:hint="default"/>
      </w:rPr>
    </w:lvl>
    <w:lvl w:ilvl="2" w:tplc="04140005" w:tentative="1">
      <w:start w:val="1"/>
      <w:numFmt w:val="bullet"/>
      <w:lvlText w:val=""/>
      <w:lvlJc w:val="left"/>
      <w:pPr>
        <w:ind w:left="3011" w:hanging="360"/>
      </w:pPr>
      <w:rPr>
        <w:rFonts w:ascii="Wingdings" w:hAnsi="Wingdings" w:hint="default"/>
      </w:rPr>
    </w:lvl>
    <w:lvl w:ilvl="3" w:tplc="04140001" w:tentative="1">
      <w:start w:val="1"/>
      <w:numFmt w:val="bullet"/>
      <w:lvlText w:val=""/>
      <w:lvlJc w:val="left"/>
      <w:pPr>
        <w:ind w:left="3731" w:hanging="360"/>
      </w:pPr>
      <w:rPr>
        <w:rFonts w:ascii="Symbol" w:hAnsi="Symbol" w:hint="default"/>
      </w:rPr>
    </w:lvl>
    <w:lvl w:ilvl="4" w:tplc="04140003" w:tentative="1">
      <w:start w:val="1"/>
      <w:numFmt w:val="bullet"/>
      <w:lvlText w:val="o"/>
      <w:lvlJc w:val="left"/>
      <w:pPr>
        <w:ind w:left="4451" w:hanging="360"/>
      </w:pPr>
      <w:rPr>
        <w:rFonts w:ascii="Courier New" w:hAnsi="Courier New" w:cs="Courier New" w:hint="default"/>
      </w:rPr>
    </w:lvl>
    <w:lvl w:ilvl="5" w:tplc="04140005" w:tentative="1">
      <w:start w:val="1"/>
      <w:numFmt w:val="bullet"/>
      <w:lvlText w:val=""/>
      <w:lvlJc w:val="left"/>
      <w:pPr>
        <w:ind w:left="5171" w:hanging="360"/>
      </w:pPr>
      <w:rPr>
        <w:rFonts w:ascii="Wingdings" w:hAnsi="Wingdings" w:hint="default"/>
      </w:rPr>
    </w:lvl>
    <w:lvl w:ilvl="6" w:tplc="04140001" w:tentative="1">
      <w:start w:val="1"/>
      <w:numFmt w:val="bullet"/>
      <w:lvlText w:val=""/>
      <w:lvlJc w:val="left"/>
      <w:pPr>
        <w:ind w:left="5891" w:hanging="360"/>
      </w:pPr>
      <w:rPr>
        <w:rFonts w:ascii="Symbol" w:hAnsi="Symbol" w:hint="default"/>
      </w:rPr>
    </w:lvl>
    <w:lvl w:ilvl="7" w:tplc="04140003" w:tentative="1">
      <w:start w:val="1"/>
      <w:numFmt w:val="bullet"/>
      <w:lvlText w:val="o"/>
      <w:lvlJc w:val="left"/>
      <w:pPr>
        <w:ind w:left="6611" w:hanging="360"/>
      </w:pPr>
      <w:rPr>
        <w:rFonts w:ascii="Courier New" w:hAnsi="Courier New" w:cs="Courier New" w:hint="default"/>
      </w:rPr>
    </w:lvl>
    <w:lvl w:ilvl="8" w:tplc="04140005" w:tentative="1">
      <w:start w:val="1"/>
      <w:numFmt w:val="bullet"/>
      <w:lvlText w:val=""/>
      <w:lvlJc w:val="left"/>
      <w:pPr>
        <w:ind w:left="7331" w:hanging="360"/>
      </w:pPr>
      <w:rPr>
        <w:rFonts w:ascii="Wingdings" w:hAnsi="Wingdings" w:hint="default"/>
      </w:rPr>
    </w:lvl>
  </w:abstractNum>
  <w:abstractNum w:abstractNumId="33" w15:restartNumberingAfterBreak="0">
    <w:nsid w:val="5B4F3CF7"/>
    <w:multiLevelType w:val="hybridMultilevel"/>
    <w:tmpl w:val="18B08858"/>
    <w:lvl w:ilvl="0" w:tplc="04140001">
      <w:start w:val="1"/>
      <w:numFmt w:val="bullet"/>
      <w:lvlText w:val=""/>
      <w:lvlJc w:val="left"/>
      <w:pPr>
        <w:ind w:left="1571" w:hanging="360"/>
      </w:pPr>
      <w:rPr>
        <w:rFonts w:ascii="Symbol" w:hAnsi="Symbol" w:hint="default"/>
      </w:rPr>
    </w:lvl>
    <w:lvl w:ilvl="1" w:tplc="04140003" w:tentative="1">
      <w:start w:val="1"/>
      <w:numFmt w:val="bullet"/>
      <w:lvlText w:val="o"/>
      <w:lvlJc w:val="left"/>
      <w:pPr>
        <w:ind w:left="2291" w:hanging="360"/>
      </w:pPr>
      <w:rPr>
        <w:rFonts w:ascii="Courier New" w:hAnsi="Courier New" w:cs="Courier New" w:hint="default"/>
      </w:rPr>
    </w:lvl>
    <w:lvl w:ilvl="2" w:tplc="04140005" w:tentative="1">
      <w:start w:val="1"/>
      <w:numFmt w:val="bullet"/>
      <w:lvlText w:val=""/>
      <w:lvlJc w:val="left"/>
      <w:pPr>
        <w:ind w:left="3011" w:hanging="360"/>
      </w:pPr>
      <w:rPr>
        <w:rFonts w:ascii="Wingdings" w:hAnsi="Wingdings" w:hint="default"/>
      </w:rPr>
    </w:lvl>
    <w:lvl w:ilvl="3" w:tplc="04140001" w:tentative="1">
      <w:start w:val="1"/>
      <w:numFmt w:val="bullet"/>
      <w:lvlText w:val=""/>
      <w:lvlJc w:val="left"/>
      <w:pPr>
        <w:ind w:left="3731" w:hanging="360"/>
      </w:pPr>
      <w:rPr>
        <w:rFonts w:ascii="Symbol" w:hAnsi="Symbol" w:hint="default"/>
      </w:rPr>
    </w:lvl>
    <w:lvl w:ilvl="4" w:tplc="04140003" w:tentative="1">
      <w:start w:val="1"/>
      <w:numFmt w:val="bullet"/>
      <w:lvlText w:val="o"/>
      <w:lvlJc w:val="left"/>
      <w:pPr>
        <w:ind w:left="4451" w:hanging="360"/>
      </w:pPr>
      <w:rPr>
        <w:rFonts w:ascii="Courier New" w:hAnsi="Courier New" w:cs="Courier New" w:hint="default"/>
      </w:rPr>
    </w:lvl>
    <w:lvl w:ilvl="5" w:tplc="04140005" w:tentative="1">
      <w:start w:val="1"/>
      <w:numFmt w:val="bullet"/>
      <w:lvlText w:val=""/>
      <w:lvlJc w:val="left"/>
      <w:pPr>
        <w:ind w:left="5171" w:hanging="360"/>
      </w:pPr>
      <w:rPr>
        <w:rFonts w:ascii="Wingdings" w:hAnsi="Wingdings" w:hint="default"/>
      </w:rPr>
    </w:lvl>
    <w:lvl w:ilvl="6" w:tplc="04140001" w:tentative="1">
      <w:start w:val="1"/>
      <w:numFmt w:val="bullet"/>
      <w:lvlText w:val=""/>
      <w:lvlJc w:val="left"/>
      <w:pPr>
        <w:ind w:left="5891" w:hanging="360"/>
      </w:pPr>
      <w:rPr>
        <w:rFonts w:ascii="Symbol" w:hAnsi="Symbol" w:hint="default"/>
      </w:rPr>
    </w:lvl>
    <w:lvl w:ilvl="7" w:tplc="04140003" w:tentative="1">
      <w:start w:val="1"/>
      <w:numFmt w:val="bullet"/>
      <w:lvlText w:val="o"/>
      <w:lvlJc w:val="left"/>
      <w:pPr>
        <w:ind w:left="6611" w:hanging="360"/>
      </w:pPr>
      <w:rPr>
        <w:rFonts w:ascii="Courier New" w:hAnsi="Courier New" w:cs="Courier New" w:hint="default"/>
      </w:rPr>
    </w:lvl>
    <w:lvl w:ilvl="8" w:tplc="04140005" w:tentative="1">
      <w:start w:val="1"/>
      <w:numFmt w:val="bullet"/>
      <w:lvlText w:val=""/>
      <w:lvlJc w:val="left"/>
      <w:pPr>
        <w:ind w:left="7331" w:hanging="360"/>
      </w:pPr>
      <w:rPr>
        <w:rFonts w:ascii="Wingdings" w:hAnsi="Wingdings" w:hint="default"/>
      </w:rPr>
    </w:lvl>
  </w:abstractNum>
  <w:abstractNum w:abstractNumId="34" w15:restartNumberingAfterBreak="0">
    <w:nsid w:val="65A667C2"/>
    <w:multiLevelType w:val="hybridMultilevel"/>
    <w:tmpl w:val="09426C5E"/>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start w:val="1"/>
      <w:numFmt w:val="decimal"/>
      <w:lvlText w:val="%4."/>
      <w:lvlJc w:val="left"/>
      <w:pPr>
        <w:ind w:left="2880" w:hanging="360"/>
      </w:pPr>
      <w:rPr>
        <w:rFonts w:cs="Times New Roman"/>
      </w:rPr>
    </w:lvl>
    <w:lvl w:ilvl="4" w:tplc="04140019">
      <w:start w:val="1"/>
      <w:numFmt w:val="lowerLetter"/>
      <w:lvlText w:val="%5."/>
      <w:lvlJc w:val="left"/>
      <w:pPr>
        <w:ind w:left="3600" w:hanging="360"/>
      </w:pPr>
      <w:rPr>
        <w:rFonts w:cs="Times New Roman"/>
      </w:rPr>
    </w:lvl>
    <w:lvl w:ilvl="5" w:tplc="0414001B">
      <w:start w:val="1"/>
      <w:numFmt w:val="lowerRoman"/>
      <w:lvlText w:val="%6."/>
      <w:lvlJc w:val="right"/>
      <w:pPr>
        <w:ind w:left="4320" w:hanging="180"/>
      </w:pPr>
      <w:rPr>
        <w:rFonts w:cs="Times New Roman"/>
      </w:rPr>
    </w:lvl>
    <w:lvl w:ilvl="6" w:tplc="0414000F">
      <w:start w:val="1"/>
      <w:numFmt w:val="decimal"/>
      <w:lvlText w:val="%7."/>
      <w:lvlJc w:val="left"/>
      <w:pPr>
        <w:ind w:left="5040" w:hanging="360"/>
      </w:pPr>
      <w:rPr>
        <w:rFonts w:cs="Times New Roman"/>
      </w:rPr>
    </w:lvl>
    <w:lvl w:ilvl="7" w:tplc="04140019">
      <w:start w:val="1"/>
      <w:numFmt w:val="lowerLetter"/>
      <w:lvlText w:val="%8."/>
      <w:lvlJc w:val="left"/>
      <w:pPr>
        <w:ind w:left="5760" w:hanging="360"/>
      </w:pPr>
      <w:rPr>
        <w:rFonts w:cs="Times New Roman"/>
      </w:rPr>
    </w:lvl>
    <w:lvl w:ilvl="8" w:tplc="0414001B">
      <w:start w:val="1"/>
      <w:numFmt w:val="lowerRoman"/>
      <w:lvlText w:val="%9."/>
      <w:lvlJc w:val="right"/>
      <w:pPr>
        <w:ind w:left="6480" w:hanging="180"/>
      </w:pPr>
      <w:rPr>
        <w:rFonts w:cs="Times New Roman"/>
      </w:rPr>
    </w:lvl>
  </w:abstractNum>
  <w:abstractNum w:abstractNumId="35" w15:restartNumberingAfterBreak="0">
    <w:nsid w:val="698A33F1"/>
    <w:multiLevelType w:val="hybridMultilevel"/>
    <w:tmpl w:val="C21655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F9D3086"/>
    <w:multiLevelType w:val="hybridMultilevel"/>
    <w:tmpl w:val="2C46FC40"/>
    <w:lvl w:ilvl="0" w:tplc="60CAAD24">
      <w:start w:val="1"/>
      <w:numFmt w:val="bullet"/>
      <w:lvlText w:val="-"/>
      <w:lvlJc w:val="left"/>
      <w:pPr>
        <w:ind w:left="720" w:hanging="360"/>
      </w:pPr>
      <w:rPr>
        <w:rFonts w:ascii="Calibri"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06238D0"/>
    <w:multiLevelType w:val="hybridMultilevel"/>
    <w:tmpl w:val="81F29E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0F82010"/>
    <w:multiLevelType w:val="hybridMultilevel"/>
    <w:tmpl w:val="39F013B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33A516C"/>
    <w:multiLevelType w:val="hybridMultilevel"/>
    <w:tmpl w:val="D0EA4A4C"/>
    <w:lvl w:ilvl="0" w:tplc="04140001">
      <w:start w:val="1"/>
      <w:numFmt w:val="bullet"/>
      <w:lvlText w:val=""/>
      <w:lvlJc w:val="left"/>
      <w:pPr>
        <w:ind w:left="1630" w:hanging="360"/>
      </w:pPr>
      <w:rPr>
        <w:rFonts w:ascii="Symbol" w:hAnsi="Symbol" w:hint="default"/>
      </w:rPr>
    </w:lvl>
    <w:lvl w:ilvl="1" w:tplc="04140003" w:tentative="1">
      <w:start w:val="1"/>
      <w:numFmt w:val="bullet"/>
      <w:lvlText w:val="o"/>
      <w:lvlJc w:val="left"/>
      <w:pPr>
        <w:ind w:left="2350" w:hanging="360"/>
      </w:pPr>
      <w:rPr>
        <w:rFonts w:ascii="Courier New" w:hAnsi="Courier New" w:cs="Courier New" w:hint="default"/>
      </w:rPr>
    </w:lvl>
    <w:lvl w:ilvl="2" w:tplc="04140005" w:tentative="1">
      <w:start w:val="1"/>
      <w:numFmt w:val="bullet"/>
      <w:lvlText w:val=""/>
      <w:lvlJc w:val="left"/>
      <w:pPr>
        <w:ind w:left="3070" w:hanging="360"/>
      </w:pPr>
      <w:rPr>
        <w:rFonts w:ascii="Wingdings" w:hAnsi="Wingdings" w:hint="default"/>
      </w:rPr>
    </w:lvl>
    <w:lvl w:ilvl="3" w:tplc="04140001" w:tentative="1">
      <w:start w:val="1"/>
      <w:numFmt w:val="bullet"/>
      <w:lvlText w:val=""/>
      <w:lvlJc w:val="left"/>
      <w:pPr>
        <w:ind w:left="3790" w:hanging="360"/>
      </w:pPr>
      <w:rPr>
        <w:rFonts w:ascii="Symbol" w:hAnsi="Symbol" w:hint="default"/>
      </w:rPr>
    </w:lvl>
    <w:lvl w:ilvl="4" w:tplc="04140003" w:tentative="1">
      <w:start w:val="1"/>
      <w:numFmt w:val="bullet"/>
      <w:lvlText w:val="o"/>
      <w:lvlJc w:val="left"/>
      <w:pPr>
        <w:ind w:left="4510" w:hanging="360"/>
      </w:pPr>
      <w:rPr>
        <w:rFonts w:ascii="Courier New" w:hAnsi="Courier New" w:cs="Courier New" w:hint="default"/>
      </w:rPr>
    </w:lvl>
    <w:lvl w:ilvl="5" w:tplc="04140005" w:tentative="1">
      <w:start w:val="1"/>
      <w:numFmt w:val="bullet"/>
      <w:lvlText w:val=""/>
      <w:lvlJc w:val="left"/>
      <w:pPr>
        <w:ind w:left="5230" w:hanging="360"/>
      </w:pPr>
      <w:rPr>
        <w:rFonts w:ascii="Wingdings" w:hAnsi="Wingdings" w:hint="default"/>
      </w:rPr>
    </w:lvl>
    <w:lvl w:ilvl="6" w:tplc="04140001" w:tentative="1">
      <w:start w:val="1"/>
      <w:numFmt w:val="bullet"/>
      <w:lvlText w:val=""/>
      <w:lvlJc w:val="left"/>
      <w:pPr>
        <w:ind w:left="5950" w:hanging="360"/>
      </w:pPr>
      <w:rPr>
        <w:rFonts w:ascii="Symbol" w:hAnsi="Symbol" w:hint="default"/>
      </w:rPr>
    </w:lvl>
    <w:lvl w:ilvl="7" w:tplc="04140003" w:tentative="1">
      <w:start w:val="1"/>
      <w:numFmt w:val="bullet"/>
      <w:lvlText w:val="o"/>
      <w:lvlJc w:val="left"/>
      <w:pPr>
        <w:ind w:left="6670" w:hanging="360"/>
      </w:pPr>
      <w:rPr>
        <w:rFonts w:ascii="Courier New" w:hAnsi="Courier New" w:cs="Courier New" w:hint="default"/>
      </w:rPr>
    </w:lvl>
    <w:lvl w:ilvl="8" w:tplc="04140005" w:tentative="1">
      <w:start w:val="1"/>
      <w:numFmt w:val="bullet"/>
      <w:lvlText w:val=""/>
      <w:lvlJc w:val="left"/>
      <w:pPr>
        <w:ind w:left="7390" w:hanging="360"/>
      </w:pPr>
      <w:rPr>
        <w:rFonts w:ascii="Wingdings" w:hAnsi="Wingdings" w:hint="default"/>
      </w:rPr>
    </w:lvl>
  </w:abstractNum>
  <w:abstractNum w:abstractNumId="40" w15:restartNumberingAfterBreak="0">
    <w:nsid w:val="75980ACF"/>
    <w:multiLevelType w:val="hybridMultilevel"/>
    <w:tmpl w:val="8BB8B55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6A915CF"/>
    <w:multiLevelType w:val="singleLevel"/>
    <w:tmpl w:val="C8E4915C"/>
    <w:lvl w:ilvl="0">
      <w:start w:val="1"/>
      <w:numFmt w:val="bullet"/>
      <w:pStyle w:val="Punktlistatt"/>
      <w:lvlText w:val=""/>
      <w:lvlJc w:val="left"/>
      <w:pPr>
        <w:tabs>
          <w:tab w:val="num" w:pos="360"/>
        </w:tabs>
        <w:ind w:left="283" w:hanging="283"/>
      </w:pPr>
      <w:rPr>
        <w:rFonts w:ascii="Symbol" w:hAnsi="Symbol" w:hint="default"/>
        <w:sz w:val="14"/>
      </w:rPr>
    </w:lvl>
  </w:abstractNum>
  <w:abstractNum w:abstractNumId="42" w15:restartNumberingAfterBreak="0">
    <w:nsid w:val="7B04133C"/>
    <w:multiLevelType w:val="hybridMultilevel"/>
    <w:tmpl w:val="36DE4D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B540B4D"/>
    <w:multiLevelType w:val="hybridMultilevel"/>
    <w:tmpl w:val="76F2C4E4"/>
    <w:lvl w:ilvl="0" w:tplc="04140001">
      <w:start w:val="1"/>
      <w:numFmt w:val="bullet"/>
      <w:lvlText w:val=""/>
      <w:lvlJc w:val="left"/>
      <w:pPr>
        <w:ind w:left="1571" w:hanging="360"/>
      </w:pPr>
      <w:rPr>
        <w:rFonts w:ascii="Symbol" w:hAnsi="Symbol" w:hint="default"/>
      </w:rPr>
    </w:lvl>
    <w:lvl w:ilvl="1" w:tplc="04140003" w:tentative="1">
      <w:start w:val="1"/>
      <w:numFmt w:val="bullet"/>
      <w:lvlText w:val="o"/>
      <w:lvlJc w:val="left"/>
      <w:pPr>
        <w:ind w:left="2291" w:hanging="360"/>
      </w:pPr>
      <w:rPr>
        <w:rFonts w:ascii="Courier New" w:hAnsi="Courier New" w:cs="Courier New" w:hint="default"/>
      </w:rPr>
    </w:lvl>
    <w:lvl w:ilvl="2" w:tplc="04140005" w:tentative="1">
      <w:start w:val="1"/>
      <w:numFmt w:val="bullet"/>
      <w:lvlText w:val=""/>
      <w:lvlJc w:val="left"/>
      <w:pPr>
        <w:ind w:left="3011" w:hanging="360"/>
      </w:pPr>
      <w:rPr>
        <w:rFonts w:ascii="Wingdings" w:hAnsi="Wingdings" w:hint="default"/>
      </w:rPr>
    </w:lvl>
    <w:lvl w:ilvl="3" w:tplc="04140001" w:tentative="1">
      <w:start w:val="1"/>
      <w:numFmt w:val="bullet"/>
      <w:lvlText w:val=""/>
      <w:lvlJc w:val="left"/>
      <w:pPr>
        <w:ind w:left="3731" w:hanging="360"/>
      </w:pPr>
      <w:rPr>
        <w:rFonts w:ascii="Symbol" w:hAnsi="Symbol" w:hint="default"/>
      </w:rPr>
    </w:lvl>
    <w:lvl w:ilvl="4" w:tplc="04140003" w:tentative="1">
      <w:start w:val="1"/>
      <w:numFmt w:val="bullet"/>
      <w:lvlText w:val="o"/>
      <w:lvlJc w:val="left"/>
      <w:pPr>
        <w:ind w:left="4451" w:hanging="360"/>
      </w:pPr>
      <w:rPr>
        <w:rFonts w:ascii="Courier New" w:hAnsi="Courier New" w:cs="Courier New" w:hint="default"/>
      </w:rPr>
    </w:lvl>
    <w:lvl w:ilvl="5" w:tplc="04140005" w:tentative="1">
      <w:start w:val="1"/>
      <w:numFmt w:val="bullet"/>
      <w:lvlText w:val=""/>
      <w:lvlJc w:val="left"/>
      <w:pPr>
        <w:ind w:left="5171" w:hanging="360"/>
      </w:pPr>
      <w:rPr>
        <w:rFonts w:ascii="Wingdings" w:hAnsi="Wingdings" w:hint="default"/>
      </w:rPr>
    </w:lvl>
    <w:lvl w:ilvl="6" w:tplc="04140001" w:tentative="1">
      <w:start w:val="1"/>
      <w:numFmt w:val="bullet"/>
      <w:lvlText w:val=""/>
      <w:lvlJc w:val="left"/>
      <w:pPr>
        <w:ind w:left="5891" w:hanging="360"/>
      </w:pPr>
      <w:rPr>
        <w:rFonts w:ascii="Symbol" w:hAnsi="Symbol" w:hint="default"/>
      </w:rPr>
    </w:lvl>
    <w:lvl w:ilvl="7" w:tplc="04140003" w:tentative="1">
      <w:start w:val="1"/>
      <w:numFmt w:val="bullet"/>
      <w:lvlText w:val="o"/>
      <w:lvlJc w:val="left"/>
      <w:pPr>
        <w:ind w:left="6611" w:hanging="360"/>
      </w:pPr>
      <w:rPr>
        <w:rFonts w:ascii="Courier New" w:hAnsi="Courier New" w:cs="Courier New" w:hint="default"/>
      </w:rPr>
    </w:lvl>
    <w:lvl w:ilvl="8" w:tplc="04140005" w:tentative="1">
      <w:start w:val="1"/>
      <w:numFmt w:val="bullet"/>
      <w:lvlText w:val=""/>
      <w:lvlJc w:val="left"/>
      <w:pPr>
        <w:ind w:left="7331" w:hanging="360"/>
      </w:pPr>
      <w:rPr>
        <w:rFonts w:ascii="Wingdings" w:hAnsi="Wingdings" w:hint="default"/>
      </w:rPr>
    </w:lvl>
  </w:abstractNum>
  <w:abstractNum w:abstractNumId="44" w15:restartNumberingAfterBreak="0">
    <w:nsid w:val="7E4B65F5"/>
    <w:multiLevelType w:val="hybridMultilevel"/>
    <w:tmpl w:val="87427774"/>
    <w:lvl w:ilvl="0" w:tplc="04140001">
      <w:start w:val="1"/>
      <w:numFmt w:val="bullet"/>
      <w:lvlText w:val=""/>
      <w:lvlJc w:val="left"/>
      <w:pPr>
        <w:ind w:left="1571" w:hanging="360"/>
      </w:pPr>
      <w:rPr>
        <w:rFonts w:ascii="Symbol" w:hAnsi="Symbol" w:hint="default"/>
      </w:rPr>
    </w:lvl>
    <w:lvl w:ilvl="1" w:tplc="04140003" w:tentative="1">
      <w:start w:val="1"/>
      <w:numFmt w:val="bullet"/>
      <w:lvlText w:val="o"/>
      <w:lvlJc w:val="left"/>
      <w:pPr>
        <w:ind w:left="2291" w:hanging="360"/>
      </w:pPr>
      <w:rPr>
        <w:rFonts w:ascii="Courier New" w:hAnsi="Courier New" w:cs="Courier New" w:hint="default"/>
      </w:rPr>
    </w:lvl>
    <w:lvl w:ilvl="2" w:tplc="04140005" w:tentative="1">
      <w:start w:val="1"/>
      <w:numFmt w:val="bullet"/>
      <w:lvlText w:val=""/>
      <w:lvlJc w:val="left"/>
      <w:pPr>
        <w:ind w:left="3011" w:hanging="360"/>
      </w:pPr>
      <w:rPr>
        <w:rFonts w:ascii="Wingdings" w:hAnsi="Wingdings" w:hint="default"/>
      </w:rPr>
    </w:lvl>
    <w:lvl w:ilvl="3" w:tplc="04140001" w:tentative="1">
      <w:start w:val="1"/>
      <w:numFmt w:val="bullet"/>
      <w:lvlText w:val=""/>
      <w:lvlJc w:val="left"/>
      <w:pPr>
        <w:ind w:left="3731" w:hanging="360"/>
      </w:pPr>
      <w:rPr>
        <w:rFonts w:ascii="Symbol" w:hAnsi="Symbol" w:hint="default"/>
      </w:rPr>
    </w:lvl>
    <w:lvl w:ilvl="4" w:tplc="04140003" w:tentative="1">
      <w:start w:val="1"/>
      <w:numFmt w:val="bullet"/>
      <w:lvlText w:val="o"/>
      <w:lvlJc w:val="left"/>
      <w:pPr>
        <w:ind w:left="4451" w:hanging="360"/>
      </w:pPr>
      <w:rPr>
        <w:rFonts w:ascii="Courier New" w:hAnsi="Courier New" w:cs="Courier New" w:hint="default"/>
      </w:rPr>
    </w:lvl>
    <w:lvl w:ilvl="5" w:tplc="04140005" w:tentative="1">
      <w:start w:val="1"/>
      <w:numFmt w:val="bullet"/>
      <w:lvlText w:val=""/>
      <w:lvlJc w:val="left"/>
      <w:pPr>
        <w:ind w:left="5171" w:hanging="360"/>
      </w:pPr>
      <w:rPr>
        <w:rFonts w:ascii="Wingdings" w:hAnsi="Wingdings" w:hint="default"/>
      </w:rPr>
    </w:lvl>
    <w:lvl w:ilvl="6" w:tplc="04140001" w:tentative="1">
      <w:start w:val="1"/>
      <w:numFmt w:val="bullet"/>
      <w:lvlText w:val=""/>
      <w:lvlJc w:val="left"/>
      <w:pPr>
        <w:ind w:left="5891" w:hanging="360"/>
      </w:pPr>
      <w:rPr>
        <w:rFonts w:ascii="Symbol" w:hAnsi="Symbol" w:hint="default"/>
      </w:rPr>
    </w:lvl>
    <w:lvl w:ilvl="7" w:tplc="04140003" w:tentative="1">
      <w:start w:val="1"/>
      <w:numFmt w:val="bullet"/>
      <w:lvlText w:val="o"/>
      <w:lvlJc w:val="left"/>
      <w:pPr>
        <w:ind w:left="6611" w:hanging="360"/>
      </w:pPr>
      <w:rPr>
        <w:rFonts w:ascii="Courier New" w:hAnsi="Courier New" w:cs="Courier New" w:hint="default"/>
      </w:rPr>
    </w:lvl>
    <w:lvl w:ilvl="8" w:tplc="04140005" w:tentative="1">
      <w:start w:val="1"/>
      <w:numFmt w:val="bullet"/>
      <w:lvlText w:val=""/>
      <w:lvlJc w:val="left"/>
      <w:pPr>
        <w:ind w:left="7331" w:hanging="360"/>
      </w:pPr>
      <w:rPr>
        <w:rFonts w:ascii="Wingdings" w:hAnsi="Wingdings" w:hint="default"/>
      </w:rPr>
    </w:lvl>
  </w:abstractNum>
  <w:abstractNum w:abstractNumId="45" w15:restartNumberingAfterBreak="0">
    <w:nsid w:val="7EF37BE7"/>
    <w:multiLevelType w:val="hybridMultilevel"/>
    <w:tmpl w:val="5A3C4DA6"/>
    <w:lvl w:ilvl="0" w:tplc="04140001">
      <w:start w:val="1"/>
      <w:numFmt w:val="bullet"/>
      <w:lvlText w:val=""/>
      <w:lvlJc w:val="left"/>
      <w:pPr>
        <w:ind w:left="1571" w:hanging="360"/>
      </w:pPr>
      <w:rPr>
        <w:rFonts w:ascii="Symbol" w:hAnsi="Symbol" w:hint="default"/>
      </w:rPr>
    </w:lvl>
    <w:lvl w:ilvl="1" w:tplc="04140003" w:tentative="1">
      <w:start w:val="1"/>
      <w:numFmt w:val="bullet"/>
      <w:lvlText w:val="o"/>
      <w:lvlJc w:val="left"/>
      <w:pPr>
        <w:ind w:left="2291" w:hanging="360"/>
      </w:pPr>
      <w:rPr>
        <w:rFonts w:ascii="Courier New" w:hAnsi="Courier New" w:cs="Courier New" w:hint="default"/>
      </w:rPr>
    </w:lvl>
    <w:lvl w:ilvl="2" w:tplc="04140005" w:tentative="1">
      <w:start w:val="1"/>
      <w:numFmt w:val="bullet"/>
      <w:lvlText w:val=""/>
      <w:lvlJc w:val="left"/>
      <w:pPr>
        <w:ind w:left="3011" w:hanging="360"/>
      </w:pPr>
      <w:rPr>
        <w:rFonts w:ascii="Wingdings" w:hAnsi="Wingdings" w:hint="default"/>
      </w:rPr>
    </w:lvl>
    <w:lvl w:ilvl="3" w:tplc="04140001" w:tentative="1">
      <w:start w:val="1"/>
      <w:numFmt w:val="bullet"/>
      <w:lvlText w:val=""/>
      <w:lvlJc w:val="left"/>
      <w:pPr>
        <w:ind w:left="3731" w:hanging="360"/>
      </w:pPr>
      <w:rPr>
        <w:rFonts w:ascii="Symbol" w:hAnsi="Symbol" w:hint="default"/>
      </w:rPr>
    </w:lvl>
    <w:lvl w:ilvl="4" w:tplc="04140003" w:tentative="1">
      <w:start w:val="1"/>
      <w:numFmt w:val="bullet"/>
      <w:lvlText w:val="o"/>
      <w:lvlJc w:val="left"/>
      <w:pPr>
        <w:ind w:left="4451" w:hanging="360"/>
      </w:pPr>
      <w:rPr>
        <w:rFonts w:ascii="Courier New" w:hAnsi="Courier New" w:cs="Courier New" w:hint="default"/>
      </w:rPr>
    </w:lvl>
    <w:lvl w:ilvl="5" w:tplc="04140005" w:tentative="1">
      <w:start w:val="1"/>
      <w:numFmt w:val="bullet"/>
      <w:lvlText w:val=""/>
      <w:lvlJc w:val="left"/>
      <w:pPr>
        <w:ind w:left="5171" w:hanging="360"/>
      </w:pPr>
      <w:rPr>
        <w:rFonts w:ascii="Wingdings" w:hAnsi="Wingdings" w:hint="default"/>
      </w:rPr>
    </w:lvl>
    <w:lvl w:ilvl="6" w:tplc="04140001" w:tentative="1">
      <w:start w:val="1"/>
      <w:numFmt w:val="bullet"/>
      <w:lvlText w:val=""/>
      <w:lvlJc w:val="left"/>
      <w:pPr>
        <w:ind w:left="5891" w:hanging="360"/>
      </w:pPr>
      <w:rPr>
        <w:rFonts w:ascii="Symbol" w:hAnsi="Symbol" w:hint="default"/>
      </w:rPr>
    </w:lvl>
    <w:lvl w:ilvl="7" w:tplc="04140003" w:tentative="1">
      <w:start w:val="1"/>
      <w:numFmt w:val="bullet"/>
      <w:lvlText w:val="o"/>
      <w:lvlJc w:val="left"/>
      <w:pPr>
        <w:ind w:left="6611" w:hanging="360"/>
      </w:pPr>
      <w:rPr>
        <w:rFonts w:ascii="Courier New" w:hAnsi="Courier New" w:cs="Courier New" w:hint="default"/>
      </w:rPr>
    </w:lvl>
    <w:lvl w:ilvl="8" w:tplc="04140005" w:tentative="1">
      <w:start w:val="1"/>
      <w:numFmt w:val="bullet"/>
      <w:lvlText w:val=""/>
      <w:lvlJc w:val="left"/>
      <w:pPr>
        <w:ind w:left="7331" w:hanging="360"/>
      </w:pPr>
      <w:rPr>
        <w:rFonts w:ascii="Wingdings" w:hAnsi="Wingdings" w:hint="default"/>
      </w:rPr>
    </w:lvl>
  </w:abstractNum>
  <w:num w:numId="1" w16cid:durableId="45762739">
    <w:abstractNumId w:val="6"/>
  </w:num>
  <w:num w:numId="2" w16cid:durableId="554589183">
    <w:abstractNumId w:val="41"/>
  </w:num>
  <w:num w:numId="3" w16cid:durableId="1012029376">
    <w:abstractNumId w:val="3"/>
  </w:num>
  <w:num w:numId="4" w16cid:durableId="257368623">
    <w:abstractNumId w:val="26"/>
  </w:num>
  <w:num w:numId="5" w16cid:durableId="1550067068">
    <w:abstractNumId w:val="16"/>
  </w:num>
  <w:num w:numId="6" w16cid:durableId="594020345">
    <w:abstractNumId w:val="12"/>
  </w:num>
  <w:num w:numId="7" w16cid:durableId="1767186703">
    <w:abstractNumId w:val="14"/>
  </w:num>
  <w:num w:numId="8" w16cid:durableId="1926305216">
    <w:abstractNumId w:val="27"/>
  </w:num>
  <w:num w:numId="9" w16cid:durableId="927083136">
    <w:abstractNumId w:val="45"/>
  </w:num>
  <w:num w:numId="10" w16cid:durableId="1942882455">
    <w:abstractNumId w:val="23"/>
  </w:num>
  <w:num w:numId="11" w16cid:durableId="2094858784">
    <w:abstractNumId w:val="7"/>
  </w:num>
  <w:num w:numId="12" w16cid:durableId="233777474">
    <w:abstractNumId w:val="11"/>
  </w:num>
  <w:num w:numId="13" w16cid:durableId="833253609">
    <w:abstractNumId w:val="4"/>
  </w:num>
  <w:num w:numId="14" w16cid:durableId="1119882876">
    <w:abstractNumId w:val="39"/>
  </w:num>
  <w:num w:numId="15" w16cid:durableId="957225254">
    <w:abstractNumId w:val="32"/>
  </w:num>
  <w:num w:numId="16" w16cid:durableId="174808890">
    <w:abstractNumId w:val="24"/>
  </w:num>
  <w:num w:numId="17" w16cid:durableId="378552385">
    <w:abstractNumId w:val="9"/>
  </w:num>
  <w:num w:numId="18" w16cid:durableId="1970360305">
    <w:abstractNumId w:val="31"/>
  </w:num>
  <w:num w:numId="19" w16cid:durableId="1069352202">
    <w:abstractNumId w:val="21"/>
  </w:num>
  <w:num w:numId="20" w16cid:durableId="1117412009">
    <w:abstractNumId w:val="33"/>
  </w:num>
  <w:num w:numId="21" w16cid:durableId="2121797124">
    <w:abstractNumId w:val="3"/>
  </w:num>
  <w:num w:numId="22" w16cid:durableId="2035304479">
    <w:abstractNumId w:val="37"/>
  </w:num>
  <w:num w:numId="23" w16cid:durableId="1865899313">
    <w:abstractNumId w:val="43"/>
  </w:num>
  <w:num w:numId="24" w16cid:durableId="1545286554">
    <w:abstractNumId w:val="40"/>
  </w:num>
  <w:num w:numId="25" w16cid:durableId="1235435625">
    <w:abstractNumId w:val="34"/>
  </w:num>
  <w:num w:numId="26" w16cid:durableId="1498031319">
    <w:abstractNumId w:val="20"/>
  </w:num>
  <w:num w:numId="27" w16cid:durableId="406270652">
    <w:abstractNumId w:val="17"/>
  </w:num>
  <w:num w:numId="28" w16cid:durableId="287517108">
    <w:abstractNumId w:val="42"/>
  </w:num>
  <w:num w:numId="29" w16cid:durableId="1871995116">
    <w:abstractNumId w:val="28"/>
  </w:num>
  <w:num w:numId="30" w16cid:durableId="662898244">
    <w:abstractNumId w:val="5"/>
  </w:num>
  <w:num w:numId="31" w16cid:durableId="1897813415">
    <w:abstractNumId w:val="22"/>
  </w:num>
  <w:num w:numId="32" w16cid:durableId="620839329">
    <w:abstractNumId w:val="44"/>
  </w:num>
  <w:num w:numId="33" w16cid:durableId="373849848">
    <w:abstractNumId w:val="18"/>
  </w:num>
  <w:num w:numId="34" w16cid:durableId="834958687">
    <w:abstractNumId w:val="1"/>
  </w:num>
  <w:num w:numId="35" w16cid:durableId="850607109">
    <w:abstractNumId w:val="0"/>
  </w:num>
  <w:num w:numId="36" w16cid:durableId="1355108760">
    <w:abstractNumId w:val="15"/>
  </w:num>
  <w:num w:numId="37" w16cid:durableId="29188723">
    <w:abstractNumId w:val="30"/>
  </w:num>
  <w:num w:numId="38" w16cid:durableId="1350255220">
    <w:abstractNumId w:val="29"/>
  </w:num>
  <w:num w:numId="39" w16cid:durableId="1987395496">
    <w:abstractNumId w:val="25"/>
  </w:num>
  <w:num w:numId="40" w16cid:durableId="112023413">
    <w:abstractNumId w:val="8"/>
  </w:num>
  <w:num w:numId="41" w16cid:durableId="2071882065">
    <w:abstractNumId w:val="19"/>
  </w:num>
  <w:num w:numId="42" w16cid:durableId="201282679">
    <w:abstractNumId w:val="36"/>
  </w:num>
  <w:num w:numId="43" w16cid:durableId="1278878253">
    <w:abstractNumId w:val="35"/>
  </w:num>
  <w:num w:numId="44" w16cid:durableId="663356666">
    <w:abstractNumId w:val="13"/>
  </w:num>
  <w:num w:numId="45" w16cid:durableId="441190866">
    <w:abstractNumId w:val="38"/>
  </w:num>
  <w:num w:numId="46" w16cid:durableId="858201610">
    <w:abstractNumId w:val="2"/>
  </w:num>
  <w:num w:numId="47" w16cid:durableId="92746627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defaultTabStop w:val="1276"/>
  <w:hyphenationZone w:val="425"/>
  <w:doNotHyphenateCaps/>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pany" w:val="Company3"/>
    <w:docVar w:name="DotCode" w:val="ZSS00000"/>
    <w:docVar w:name="language" w:val="S"/>
    <w:docVar w:name="letter" w:val="1"/>
    <w:docVar w:name="NameProject" w:val="Yes"/>
    <w:docVar w:name="NoProject" w:val="Yes"/>
    <w:docVar w:name="person" w:val="Personally0"/>
  </w:docVars>
  <w:rsids>
    <w:rsidRoot w:val="005F6A00"/>
    <w:rsid w:val="00000015"/>
    <w:rsid w:val="00000B7D"/>
    <w:rsid w:val="00001720"/>
    <w:rsid w:val="00007237"/>
    <w:rsid w:val="000214B7"/>
    <w:rsid w:val="000235BC"/>
    <w:rsid w:val="000235CE"/>
    <w:rsid w:val="000306CF"/>
    <w:rsid w:val="00031530"/>
    <w:rsid w:val="00032129"/>
    <w:rsid w:val="000325B7"/>
    <w:rsid w:val="00032FDC"/>
    <w:rsid w:val="000337AB"/>
    <w:rsid w:val="00041A3A"/>
    <w:rsid w:val="000423BC"/>
    <w:rsid w:val="00047607"/>
    <w:rsid w:val="0005067D"/>
    <w:rsid w:val="00063063"/>
    <w:rsid w:val="00064BFD"/>
    <w:rsid w:val="00066A1C"/>
    <w:rsid w:val="00073000"/>
    <w:rsid w:val="00076603"/>
    <w:rsid w:val="00080438"/>
    <w:rsid w:val="00082767"/>
    <w:rsid w:val="0008375B"/>
    <w:rsid w:val="00086B25"/>
    <w:rsid w:val="00087082"/>
    <w:rsid w:val="000932BE"/>
    <w:rsid w:val="0009510A"/>
    <w:rsid w:val="00096D31"/>
    <w:rsid w:val="000A2247"/>
    <w:rsid w:val="000A3BF3"/>
    <w:rsid w:val="000A71B9"/>
    <w:rsid w:val="000B14C2"/>
    <w:rsid w:val="000B1D98"/>
    <w:rsid w:val="000B2106"/>
    <w:rsid w:val="000C0875"/>
    <w:rsid w:val="000C4D97"/>
    <w:rsid w:val="000C6141"/>
    <w:rsid w:val="000D134B"/>
    <w:rsid w:val="000D2736"/>
    <w:rsid w:val="000D5B69"/>
    <w:rsid w:val="000D6587"/>
    <w:rsid w:val="000D6A85"/>
    <w:rsid w:val="000D70B4"/>
    <w:rsid w:val="000D716E"/>
    <w:rsid w:val="000E2C18"/>
    <w:rsid w:val="000E402E"/>
    <w:rsid w:val="000F2453"/>
    <w:rsid w:val="000F3D2F"/>
    <w:rsid w:val="00101DB2"/>
    <w:rsid w:val="00102F8C"/>
    <w:rsid w:val="0010355A"/>
    <w:rsid w:val="00105863"/>
    <w:rsid w:val="00106134"/>
    <w:rsid w:val="00107009"/>
    <w:rsid w:val="00107C0E"/>
    <w:rsid w:val="00120027"/>
    <w:rsid w:val="001207F6"/>
    <w:rsid w:val="00120B7E"/>
    <w:rsid w:val="00123325"/>
    <w:rsid w:val="00131D73"/>
    <w:rsid w:val="001329FA"/>
    <w:rsid w:val="001355FA"/>
    <w:rsid w:val="00135D1B"/>
    <w:rsid w:val="00136971"/>
    <w:rsid w:val="00136E10"/>
    <w:rsid w:val="00137E79"/>
    <w:rsid w:val="001408DF"/>
    <w:rsid w:val="00140E6E"/>
    <w:rsid w:val="0014142E"/>
    <w:rsid w:val="001415B2"/>
    <w:rsid w:val="001416A2"/>
    <w:rsid w:val="001425D1"/>
    <w:rsid w:val="001429E8"/>
    <w:rsid w:val="0014615A"/>
    <w:rsid w:val="00147D46"/>
    <w:rsid w:val="0015198F"/>
    <w:rsid w:val="00152C8E"/>
    <w:rsid w:val="001545EB"/>
    <w:rsid w:val="0015698D"/>
    <w:rsid w:val="00157355"/>
    <w:rsid w:val="00157D74"/>
    <w:rsid w:val="00166053"/>
    <w:rsid w:val="00167DF7"/>
    <w:rsid w:val="00170469"/>
    <w:rsid w:val="0017795E"/>
    <w:rsid w:val="001823F9"/>
    <w:rsid w:val="00183020"/>
    <w:rsid w:val="00183AAA"/>
    <w:rsid w:val="0019254E"/>
    <w:rsid w:val="0019347E"/>
    <w:rsid w:val="00194995"/>
    <w:rsid w:val="001964B1"/>
    <w:rsid w:val="001A12D2"/>
    <w:rsid w:val="001A1F2D"/>
    <w:rsid w:val="001A32E7"/>
    <w:rsid w:val="001A6ADF"/>
    <w:rsid w:val="001A7C28"/>
    <w:rsid w:val="001B00FD"/>
    <w:rsid w:val="001B3E46"/>
    <w:rsid w:val="001B40E6"/>
    <w:rsid w:val="001B4B17"/>
    <w:rsid w:val="001B50EF"/>
    <w:rsid w:val="001B5F9B"/>
    <w:rsid w:val="001B6C34"/>
    <w:rsid w:val="001B7282"/>
    <w:rsid w:val="001C3BA6"/>
    <w:rsid w:val="001C5AFA"/>
    <w:rsid w:val="001C65CC"/>
    <w:rsid w:val="001C75FC"/>
    <w:rsid w:val="001D023B"/>
    <w:rsid w:val="001D214D"/>
    <w:rsid w:val="001D305C"/>
    <w:rsid w:val="001D3646"/>
    <w:rsid w:val="001D4A1D"/>
    <w:rsid w:val="001D503B"/>
    <w:rsid w:val="001D7A8A"/>
    <w:rsid w:val="001E009A"/>
    <w:rsid w:val="001E049C"/>
    <w:rsid w:val="001E0C1C"/>
    <w:rsid w:val="001E6C17"/>
    <w:rsid w:val="001E6E45"/>
    <w:rsid w:val="001E74FA"/>
    <w:rsid w:val="001F2741"/>
    <w:rsid w:val="00206C63"/>
    <w:rsid w:val="00207536"/>
    <w:rsid w:val="00210D6D"/>
    <w:rsid w:val="00211BCB"/>
    <w:rsid w:val="00232355"/>
    <w:rsid w:val="00232B19"/>
    <w:rsid w:val="00237986"/>
    <w:rsid w:val="00240C53"/>
    <w:rsid w:val="00243E1D"/>
    <w:rsid w:val="002441C2"/>
    <w:rsid w:val="00245A39"/>
    <w:rsid w:val="002557E4"/>
    <w:rsid w:val="002570DF"/>
    <w:rsid w:val="002604CB"/>
    <w:rsid w:val="002638B6"/>
    <w:rsid w:val="00265DD4"/>
    <w:rsid w:val="00267351"/>
    <w:rsid w:val="00270A9B"/>
    <w:rsid w:val="002719C8"/>
    <w:rsid w:val="00272555"/>
    <w:rsid w:val="00280D9B"/>
    <w:rsid w:val="00285AC3"/>
    <w:rsid w:val="00285CDC"/>
    <w:rsid w:val="002860C2"/>
    <w:rsid w:val="00286E6D"/>
    <w:rsid w:val="002876DA"/>
    <w:rsid w:val="002916EB"/>
    <w:rsid w:val="00292CD8"/>
    <w:rsid w:val="00293C4C"/>
    <w:rsid w:val="002954F0"/>
    <w:rsid w:val="002960EE"/>
    <w:rsid w:val="0029763B"/>
    <w:rsid w:val="002A1113"/>
    <w:rsid w:val="002A2A3C"/>
    <w:rsid w:val="002A3F30"/>
    <w:rsid w:val="002A6B4F"/>
    <w:rsid w:val="002A6E12"/>
    <w:rsid w:val="002A72EF"/>
    <w:rsid w:val="002B18AE"/>
    <w:rsid w:val="002B4510"/>
    <w:rsid w:val="002B607F"/>
    <w:rsid w:val="002B7D63"/>
    <w:rsid w:val="002C2C6A"/>
    <w:rsid w:val="002C36E7"/>
    <w:rsid w:val="002C71C1"/>
    <w:rsid w:val="002C7413"/>
    <w:rsid w:val="002C75E1"/>
    <w:rsid w:val="002D16E4"/>
    <w:rsid w:val="002D1BF3"/>
    <w:rsid w:val="002D3461"/>
    <w:rsid w:val="002D3CBE"/>
    <w:rsid w:val="002D5680"/>
    <w:rsid w:val="002D6963"/>
    <w:rsid w:val="002E0397"/>
    <w:rsid w:val="002E7C83"/>
    <w:rsid w:val="002E7E1A"/>
    <w:rsid w:val="002E7F34"/>
    <w:rsid w:val="002F0454"/>
    <w:rsid w:val="002F4685"/>
    <w:rsid w:val="002F598A"/>
    <w:rsid w:val="00302BEA"/>
    <w:rsid w:val="003117B5"/>
    <w:rsid w:val="00313D4B"/>
    <w:rsid w:val="0031551E"/>
    <w:rsid w:val="00315615"/>
    <w:rsid w:val="00315EFF"/>
    <w:rsid w:val="00321458"/>
    <w:rsid w:val="00321D24"/>
    <w:rsid w:val="00323867"/>
    <w:rsid w:val="003270A8"/>
    <w:rsid w:val="0033032D"/>
    <w:rsid w:val="00334E28"/>
    <w:rsid w:val="00335C9A"/>
    <w:rsid w:val="003432FC"/>
    <w:rsid w:val="00343F63"/>
    <w:rsid w:val="003446AC"/>
    <w:rsid w:val="00344919"/>
    <w:rsid w:val="00346695"/>
    <w:rsid w:val="003477FD"/>
    <w:rsid w:val="00352AC3"/>
    <w:rsid w:val="003567B3"/>
    <w:rsid w:val="00357E43"/>
    <w:rsid w:val="00362C1B"/>
    <w:rsid w:val="00362C41"/>
    <w:rsid w:val="0036439E"/>
    <w:rsid w:val="00364C5C"/>
    <w:rsid w:val="00372EFB"/>
    <w:rsid w:val="00373A5E"/>
    <w:rsid w:val="003768F3"/>
    <w:rsid w:val="00380524"/>
    <w:rsid w:val="003807D8"/>
    <w:rsid w:val="003817BD"/>
    <w:rsid w:val="00384410"/>
    <w:rsid w:val="0038553E"/>
    <w:rsid w:val="00390C4E"/>
    <w:rsid w:val="0039166C"/>
    <w:rsid w:val="00393834"/>
    <w:rsid w:val="003952B5"/>
    <w:rsid w:val="00396318"/>
    <w:rsid w:val="00396F91"/>
    <w:rsid w:val="003A4ED3"/>
    <w:rsid w:val="003A6590"/>
    <w:rsid w:val="003A6ADA"/>
    <w:rsid w:val="003A7FEE"/>
    <w:rsid w:val="003B5A48"/>
    <w:rsid w:val="003C18E3"/>
    <w:rsid w:val="003C357D"/>
    <w:rsid w:val="003C433E"/>
    <w:rsid w:val="003C71B8"/>
    <w:rsid w:val="003D3C3F"/>
    <w:rsid w:val="003D7DCC"/>
    <w:rsid w:val="003E0912"/>
    <w:rsid w:val="003E2429"/>
    <w:rsid w:val="003E5577"/>
    <w:rsid w:val="003E5B79"/>
    <w:rsid w:val="003E7983"/>
    <w:rsid w:val="003F058D"/>
    <w:rsid w:val="003F6BD0"/>
    <w:rsid w:val="003F755D"/>
    <w:rsid w:val="003F79BE"/>
    <w:rsid w:val="004001CA"/>
    <w:rsid w:val="0040169D"/>
    <w:rsid w:val="00405341"/>
    <w:rsid w:val="00405DB9"/>
    <w:rsid w:val="0041013F"/>
    <w:rsid w:val="00410FD6"/>
    <w:rsid w:val="00411A71"/>
    <w:rsid w:val="0041363C"/>
    <w:rsid w:val="00420FCD"/>
    <w:rsid w:val="004210D2"/>
    <w:rsid w:val="004217FF"/>
    <w:rsid w:val="004223B6"/>
    <w:rsid w:val="00422812"/>
    <w:rsid w:val="00426AA9"/>
    <w:rsid w:val="00426B46"/>
    <w:rsid w:val="00431750"/>
    <w:rsid w:val="00435C18"/>
    <w:rsid w:val="00435F99"/>
    <w:rsid w:val="004430A6"/>
    <w:rsid w:val="004452F7"/>
    <w:rsid w:val="00445BD6"/>
    <w:rsid w:val="0044684F"/>
    <w:rsid w:val="00446DAF"/>
    <w:rsid w:val="004505A4"/>
    <w:rsid w:val="00452E26"/>
    <w:rsid w:val="004546BC"/>
    <w:rsid w:val="00457752"/>
    <w:rsid w:val="004618E5"/>
    <w:rsid w:val="00461938"/>
    <w:rsid w:val="0046262E"/>
    <w:rsid w:val="00464D3F"/>
    <w:rsid w:val="0046731F"/>
    <w:rsid w:val="004733B9"/>
    <w:rsid w:val="00473A98"/>
    <w:rsid w:val="00476872"/>
    <w:rsid w:val="004769D1"/>
    <w:rsid w:val="00476CF5"/>
    <w:rsid w:val="00477C39"/>
    <w:rsid w:val="004842D6"/>
    <w:rsid w:val="004943A8"/>
    <w:rsid w:val="004958A5"/>
    <w:rsid w:val="004966AD"/>
    <w:rsid w:val="004A48DD"/>
    <w:rsid w:val="004A69D0"/>
    <w:rsid w:val="004A7901"/>
    <w:rsid w:val="004B008F"/>
    <w:rsid w:val="004B2B92"/>
    <w:rsid w:val="004B47AB"/>
    <w:rsid w:val="004B7742"/>
    <w:rsid w:val="004B7B67"/>
    <w:rsid w:val="004C0B3B"/>
    <w:rsid w:val="004C3793"/>
    <w:rsid w:val="004C453E"/>
    <w:rsid w:val="004C5872"/>
    <w:rsid w:val="004C6324"/>
    <w:rsid w:val="004C67B0"/>
    <w:rsid w:val="004D11FC"/>
    <w:rsid w:val="004D32E5"/>
    <w:rsid w:val="004D5B88"/>
    <w:rsid w:val="004D6A63"/>
    <w:rsid w:val="004E116B"/>
    <w:rsid w:val="004E11AD"/>
    <w:rsid w:val="004E6B53"/>
    <w:rsid w:val="004F44C3"/>
    <w:rsid w:val="004F4A0D"/>
    <w:rsid w:val="004F592E"/>
    <w:rsid w:val="004F5F6C"/>
    <w:rsid w:val="004F7F42"/>
    <w:rsid w:val="005055A6"/>
    <w:rsid w:val="00505AF4"/>
    <w:rsid w:val="00512309"/>
    <w:rsid w:val="00513A42"/>
    <w:rsid w:val="00514979"/>
    <w:rsid w:val="00516BD3"/>
    <w:rsid w:val="00516D0C"/>
    <w:rsid w:val="00522F2C"/>
    <w:rsid w:val="00526DF8"/>
    <w:rsid w:val="00533797"/>
    <w:rsid w:val="00534096"/>
    <w:rsid w:val="0053420C"/>
    <w:rsid w:val="00536247"/>
    <w:rsid w:val="00537048"/>
    <w:rsid w:val="0054387F"/>
    <w:rsid w:val="00546076"/>
    <w:rsid w:val="0055014C"/>
    <w:rsid w:val="00550948"/>
    <w:rsid w:val="0055527B"/>
    <w:rsid w:val="00556002"/>
    <w:rsid w:val="005601F3"/>
    <w:rsid w:val="0056053F"/>
    <w:rsid w:val="005619DE"/>
    <w:rsid w:val="005647D4"/>
    <w:rsid w:val="005674AB"/>
    <w:rsid w:val="00570B4A"/>
    <w:rsid w:val="00571668"/>
    <w:rsid w:val="0057790B"/>
    <w:rsid w:val="00580784"/>
    <w:rsid w:val="005823F1"/>
    <w:rsid w:val="00582E2E"/>
    <w:rsid w:val="00583AAD"/>
    <w:rsid w:val="00584544"/>
    <w:rsid w:val="005848F9"/>
    <w:rsid w:val="00585B0B"/>
    <w:rsid w:val="005867F6"/>
    <w:rsid w:val="00586DE1"/>
    <w:rsid w:val="00592144"/>
    <w:rsid w:val="00592AC1"/>
    <w:rsid w:val="00597D31"/>
    <w:rsid w:val="005A3686"/>
    <w:rsid w:val="005A44EA"/>
    <w:rsid w:val="005A5872"/>
    <w:rsid w:val="005A5955"/>
    <w:rsid w:val="005B143A"/>
    <w:rsid w:val="005B3E66"/>
    <w:rsid w:val="005B6137"/>
    <w:rsid w:val="005B6927"/>
    <w:rsid w:val="005C2F66"/>
    <w:rsid w:val="005C569A"/>
    <w:rsid w:val="005C6DB4"/>
    <w:rsid w:val="005C77AB"/>
    <w:rsid w:val="005D0A01"/>
    <w:rsid w:val="005D2328"/>
    <w:rsid w:val="005D2469"/>
    <w:rsid w:val="005D754D"/>
    <w:rsid w:val="005E2C9A"/>
    <w:rsid w:val="005E3347"/>
    <w:rsid w:val="005E7C84"/>
    <w:rsid w:val="005F4BC1"/>
    <w:rsid w:val="005F5BE2"/>
    <w:rsid w:val="005F6A00"/>
    <w:rsid w:val="005F6A98"/>
    <w:rsid w:val="0060520B"/>
    <w:rsid w:val="00606398"/>
    <w:rsid w:val="00607DE0"/>
    <w:rsid w:val="006112BF"/>
    <w:rsid w:val="00615D12"/>
    <w:rsid w:val="00622B22"/>
    <w:rsid w:val="006345E3"/>
    <w:rsid w:val="00640E82"/>
    <w:rsid w:val="006417FD"/>
    <w:rsid w:val="006429AC"/>
    <w:rsid w:val="00644D2D"/>
    <w:rsid w:val="006529C4"/>
    <w:rsid w:val="00654249"/>
    <w:rsid w:val="00655630"/>
    <w:rsid w:val="00655EE7"/>
    <w:rsid w:val="00661D87"/>
    <w:rsid w:val="00661E84"/>
    <w:rsid w:val="00662216"/>
    <w:rsid w:val="00662272"/>
    <w:rsid w:val="0066258F"/>
    <w:rsid w:val="00662962"/>
    <w:rsid w:val="00666D5D"/>
    <w:rsid w:val="006672F8"/>
    <w:rsid w:val="00671305"/>
    <w:rsid w:val="00671530"/>
    <w:rsid w:val="006743AB"/>
    <w:rsid w:val="00674E57"/>
    <w:rsid w:val="00677183"/>
    <w:rsid w:val="006807E4"/>
    <w:rsid w:val="006810B5"/>
    <w:rsid w:val="00681419"/>
    <w:rsid w:val="00681575"/>
    <w:rsid w:val="00684D0D"/>
    <w:rsid w:val="00685000"/>
    <w:rsid w:val="00685584"/>
    <w:rsid w:val="00690C73"/>
    <w:rsid w:val="00690EFA"/>
    <w:rsid w:val="00696001"/>
    <w:rsid w:val="00697C33"/>
    <w:rsid w:val="006A144E"/>
    <w:rsid w:val="006A1622"/>
    <w:rsid w:val="006A16BA"/>
    <w:rsid w:val="006A5965"/>
    <w:rsid w:val="006B53DF"/>
    <w:rsid w:val="006B67C5"/>
    <w:rsid w:val="006B7495"/>
    <w:rsid w:val="006C2AC0"/>
    <w:rsid w:val="006C3C0D"/>
    <w:rsid w:val="006C4440"/>
    <w:rsid w:val="006C51F8"/>
    <w:rsid w:val="006C7395"/>
    <w:rsid w:val="006D2114"/>
    <w:rsid w:val="006D26CE"/>
    <w:rsid w:val="006D3AAC"/>
    <w:rsid w:val="006D3C60"/>
    <w:rsid w:val="006D5EBD"/>
    <w:rsid w:val="006D5ECA"/>
    <w:rsid w:val="006D6B01"/>
    <w:rsid w:val="006E0A94"/>
    <w:rsid w:val="006E0E1E"/>
    <w:rsid w:val="006E44C1"/>
    <w:rsid w:val="006E5395"/>
    <w:rsid w:val="006E55A4"/>
    <w:rsid w:val="006F0A59"/>
    <w:rsid w:val="006F5CEC"/>
    <w:rsid w:val="00703819"/>
    <w:rsid w:val="00704A37"/>
    <w:rsid w:val="00706D3D"/>
    <w:rsid w:val="007125C3"/>
    <w:rsid w:val="0071465A"/>
    <w:rsid w:val="007156C9"/>
    <w:rsid w:val="00716E59"/>
    <w:rsid w:val="007173C6"/>
    <w:rsid w:val="007205B8"/>
    <w:rsid w:val="00721916"/>
    <w:rsid w:val="007239DB"/>
    <w:rsid w:val="00724AEA"/>
    <w:rsid w:val="00725233"/>
    <w:rsid w:val="00725778"/>
    <w:rsid w:val="00727D45"/>
    <w:rsid w:val="00735CEA"/>
    <w:rsid w:val="007404B5"/>
    <w:rsid w:val="007417C7"/>
    <w:rsid w:val="00741807"/>
    <w:rsid w:val="0074320B"/>
    <w:rsid w:val="0074340E"/>
    <w:rsid w:val="007467E5"/>
    <w:rsid w:val="00746AE9"/>
    <w:rsid w:val="00751C46"/>
    <w:rsid w:val="007552F3"/>
    <w:rsid w:val="007627F8"/>
    <w:rsid w:val="007642B8"/>
    <w:rsid w:val="00766FDF"/>
    <w:rsid w:val="00767152"/>
    <w:rsid w:val="00770865"/>
    <w:rsid w:val="00770C9B"/>
    <w:rsid w:val="007741AB"/>
    <w:rsid w:val="00774C47"/>
    <w:rsid w:val="00774EEB"/>
    <w:rsid w:val="0077676F"/>
    <w:rsid w:val="00777CAB"/>
    <w:rsid w:val="00780091"/>
    <w:rsid w:val="007819BC"/>
    <w:rsid w:val="0079344F"/>
    <w:rsid w:val="00794556"/>
    <w:rsid w:val="007950CF"/>
    <w:rsid w:val="00796012"/>
    <w:rsid w:val="00796C1B"/>
    <w:rsid w:val="007A5185"/>
    <w:rsid w:val="007A5F6E"/>
    <w:rsid w:val="007B3557"/>
    <w:rsid w:val="007C03C0"/>
    <w:rsid w:val="007D0F9A"/>
    <w:rsid w:val="007D1372"/>
    <w:rsid w:val="007D1C9F"/>
    <w:rsid w:val="007D399D"/>
    <w:rsid w:val="007D3B9B"/>
    <w:rsid w:val="007D547D"/>
    <w:rsid w:val="007E0BA8"/>
    <w:rsid w:val="007E0F30"/>
    <w:rsid w:val="007E71E3"/>
    <w:rsid w:val="007F6239"/>
    <w:rsid w:val="0080008F"/>
    <w:rsid w:val="0080538E"/>
    <w:rsid w:val="008056FC"/>
    <w:rsid w:val="008107DE"/>
    <w:rsid w:val="00814A07"/>
    <w:rsid w:val="0082078E"/>
    <w:rsid w:val="008212B7"/>
    <w:rsid w:val="008214C4"/>
    <w:rsid w:val="00821BC3"/>
    <w:rsid w:val="0083387B"/>
    <w:rsid w:val="008341FE"/>
    <w:rsid w:val="0083676B"/>
    <w:rsid w:val="0083721E"/>
    <w:rsid w:val="008452F0"/>
    <w:rsid w:val="0085378A"/>
    <w:rsid w:val="00855057"/>
    <w:rsid w:val="0085728C"/>
    <w:rsid w:val="00857803"/>
    <w:rsid w:val="00860F5F"/>
    <w:rsid w:val="00861C4F"/>
    <w:rsid w:val="0086210B"/>
    <w:rsid w:val="00863BB1"/>
    <w:rsid w:val="00866BFE"/>
    <w:rsid w:val="008676A6"/>
    <w:rsid w:val="00870245"/>
    <w:rsid w:val="00874AD3"/>
    <w:rsid w:val="008751F6"/>
    <w:rsid w:val="00875318"/>
    <w:rsid w:val="00881679"/>
    <w:rsid w:val="008816BC"/>
    <w:rsid w:val="00882749"/>
    <w:rsid w:val="00882BF5"/>
    <w:rsid w:val="00885BC4"/>
    <w:rsid w:val="00886013"/>
    <w:rsid w:val="00886A61"/>
    <w:rsid w:val="00887F9E"/>
    <w:rsid w:val="00890D9C"/>
    <w:rsid w:val="0089359E"/>
    <w:rsid w:val="00894289"/>
    <w:rsid w:val="00895224"/>
    <w:rsid w:val="00895513"/>
    <w:rsid w:val="00897BEF"/>
    <w:rsid w:val="008A6787"/>
    <w:rsid w:val="008B0BE3"/>
    <w:rsid w:val="008B1189"/>
    <w:rsid w:val="008B29FE"/>
    <w:rsid w:val="008B3581"/>
    <w:rsid w:val="008B66B2"/>
    <w:rsid w:val="008B6D7B"/>
    <w:rsid w:val="008D0DEB"/>
    <w:rsid w:val="008D1EFF"/>
    <w:rsid w:val="008D2060"/>
    <w:rsid w:val="008D2B98"/>
    <w:rsid w:val="008D4249"/>
    <w:rsid w:val="008E2472"/>
    <w:rsid w:val="008E28B5"/>
    <w:rsid w:val="008E3D31"/>
    <w:rsid w:val="008E44A8"/>
    <w:rsid w:val="008E57A6"/>
    <w:rsid w:val="008F0044"/>
    <w:rsid w:val="008F14D9"/>
    <w:rsid w:val="008F1EB1"/>
    <w:rsid w:val="008F50AA"/>
    <w:rsid w:val="008F70A0"/>
    <w:rsid w:val="00902661"/>
    <w:rsid w:val="0090529A"/>
    <w:rsid w:val="0091307A"/>
    <w:rsid w:val="009139D5"/>
    <w:rsid w:val="00913DF0"/>
    <w:rsid w:val="00914559"/>
    <w:rsid w:val="00914AC3"/>
    <w:rsid w:val="0091678C"/>
    <w:rsid w:val="00916852"/>
    <w:rsid w:val="009178BD"/>
    <w:rsid w:val="00924ECD"/>
    <w:rsid w:val="0092791D"/>
    <w:rsid w:val="00927DC6"/>
    <w:rsid w:val="00931D84"/>
    <w:rsid w:val="009329F9"/>
    <w:rsid w:val="009332AB"/>
    <w:rsid w:val="0093475D"/>
    <w:rsid w:val="009356B5"/>
    <w:rsid w:val="00940D53"/>
    <w:rsid w:val="00946347"/>
    <w:rsid w:val="009530E1"/>
    <w:rsid w:val="009603E0"/>
    <w:rsid w:val="0096051F"/>
    <w:rsid w:val="009605F3"/>
    <w:rsid w:val="009608B7"/>
    <w:rsid w:val="00963A67"/>
    <w:rsid w:val="00967578"/>
    <w:rsid w:val="009678AD"/>
    <w:rsid w:val="009707A3"/>
    <w:rsid w:val="00975626"/>
    <w:rsid w:val="00976911"/>
    <w:rsid w:val="00976F1F"/>
    <w:rsid w:val="00982C17"/>
    <w:rsid w:val="009844B7"/>
    <w:rsid w:val="00985E96"/>
    <w:rsid w:val="00986B95"/>
    <w:rsid w:val="00987EAB"/>
    <w:rsid w:val="009908B5"/>
    <w:rsid w:val="00994245"/>
    <w:rsid w:val="00994F70"/>
    <w:rsid w:val="009A198D"/>
    <w:rsid w:val="009A2048"/>
    <w:rsid w:val="009A2175"/>
    <w:rsid w:val="009A32F5"/>
    <w:rsid w:val="009A4956"/>
    <w:rsid w:val="009A58A9"/>
    <w:rsid w:val="009A5CD5"/>
    <w:rsid w:val="009A6926"/>
    <w:rsid w:val="009A6A66"/>
    <w:rsid w:val="009B21EA"/>
    <w:rsid w:val="009B2720"/>
    <w:rsid w:val="009B4A4A"/>
    <w:rsid w:val="009B599C"/>
    <w:rsid w:val="009B78A8"/>
    <w:rsid w:val="009B78B0"/>
    <w:rsid w:val="009B78D9"/>
    <w:rsid w:val="009C0399"/>
    <w:rsid w:val="009C1A1E"/>
    <w:rsid w:val="009D536B"/>
    <w:rsid w:val="009E0FFF"/>
    <w:rsid w:val="009E21AC"/>
    <w:rsid w:val="009F03CA"/>
    <w:rsid w:val="009F271A"/>
    <w:rsid w:val="009F59E4"/>
    <w:rsid w:val="009F7B3A"/>
    <w:rsid w:val="009F7D1B"/>
    <w:rsid w:val="00A04466"/>
    <w:rsid w:val="00A051F2"/>
    <w:rsid w:val="00A06F2B"/>
    <w:rsid w:val="00A115D3"/>
    <w:rsid w:val="00A11C01"/>
    <w:rsid w:val="00A122F0"/>
    <w:rsid w:val="00A123B5"/>
    <w:rsid w:val="00A162CF"/>
    <w:rsid w:val="00A16356"/>
    <w:rsid w:val="00A17178"/>
    <w:rsid w:val="00A2703E"/>
    <w:rsid w:val="00A30625"/>
    <w:rsid w:val="00A31A1E"/>
    <w:rsid w:val="00A3233B"/>
    <w:rsid w:val="00A32ECF"/>
    <w:rsid w:val="00A3345C"/>
    <w:rsid w:val="00A41050"/>
    <w:rsid w:val="00A42AC8"/>
    <w:rsid w:val="00A4307D"/>
    <w:rsid w:val="00A45EDB"/>
    <w:rsid w:val="00A51443"/>
    <w:rsid w:val="00A51D90"/>
    <w:rsid w:val="00A51D9B"/>
    <w:rsid w:val="00A529A5"/>
    <w:rsid w:val="00A53767"/>
    <w:rsid w:val="00A5518F"/>
    <w:rsid w:val="00A563A8"/>
    <w:rsid w:val="00A608BE"/>
    <w:rsid w:val="00A6181F"/>
    <w:rsid w:val="00A628F7"/>
    <w:rsid w:val="00A6529E"/>
    <w:rsid w:val="00A6795B"/>
    <w:rsid w:val="00A71A6E"/>
    <w:rsid w:val="00A7257B"/>
    <w:rsid w:val="00A72BF5"/>
    <w:rsid w:val="00A73011"/>
    <w:rsid w:val="00A73E7A"/>
    <w:rsid w:val="00A74A89"/>
    <w:rsid w:val="00A7695A"/>
    <w:rsid w:val="00A83B5B"/>
    <w:rsid w:val="00A83C66"/>
    <w:rsid w:val="00A86D66"/>
    <w:rsid w:val="00A8706E"/>
    <w:rsid w:val="00A96EBF"/>
    <w:rsid w:val="00AA0699"/>
    <w:rsid w:val="00AA1688"/>
    <w:rsid w:val="00AA6E4A"/>
    <w:rsid w:val="00AA7249"/>
    <w:rsid w:val="00AB11C9"/>
    <w:rsid w:val="00AB5810"/>
    <w:rsid w:val="00AB7052"/>
    <w:rsid w:val="00AB7E4E"/>
    <w:rsid w:val="00AC07D6"/>
    <w:rsid w:val="00AC1B2D"/>
    <w:rsid w:val="00AC5063"/>
    <w:rsid w:val="00AC6489"/>
    <w:rsid w:val="00AC6601"/>
    <w:rsid w:val="00AD0B93"/>
    <w:rsid w:val="00AD3564"/>
    <w:rsid w:val="00AD54E5"/>
    <w:rsid w:val="00AD5A40"/>
    <w:rsid w:val="00AD787E"/>
    <w:rsid w:val="00AD7B08"/>
    <w:rsid w:val="00AE0986"/>
    <w:rsid w:val="00AE0B32"/>
    <w:rsid w:val="00AE79C1"/>
    <w:rsid w:val="00AF3ADC"/>
    <w:rsid w:val="00AF4E60"/>
    <w:rsid w:val="00AF6BD7"/>
    <w:rsid w:val="00B013CA"/>
    <w:rsid w:val="00B028E7"/>
    <w:rsid w:val="00B06FDD"/>
    <w:rsid w:val="00B13F6A"/>
    <w:rsid w:val="00B166F7"/>
    <w:rsid w:val="00B173FD"/>
    <w:rsid w:val="00B21089"/>
    <w:rsid w:val="00B21825"/>
    <w:rsid w:val="00B267EC"/>
    <w:rsid w:val="00B26A27"/>
    <w:rsid w:val="00B3494D"/>
    <w:rsid w:val="00B4194C"/>
    <w:rsid w:val="00B428F9"/>
    <w:rsid w:val="00B4519E"/>
    <w:rsid w:val="00B456AC"/>
    <w:rsid w:val="00B51031"/>
    <w:rsid w:val="00B52BC5"/>
    <w:rsid w:val="00B54CC4"/>
    <w:rsid w:val="00B576D3"/>
    <w:rsid w:val="00B57A5F"/>
    <w:rsid w:val="00B600D7"/>
    <w:rsid w:val="00B60C0D"/>
    <w:rsid w:val="00B61BCF"/>
    <w:rsid w:val="00B6291F"/>
    <w:rsid w:val="00B63019"/>
    <w:rsid w:val="00B63862"/>
    <w:rsid w:val="00B67540"/>
    <w:rsid w:val="00B6780D"/>
    <w:rsid w:val="00B76798"/>
    <w:rsid w:val="00B76E0A"/>
    <w:rsid w:val="00B811C7"/>
    <w:rsid w:val="00B85B77"/>
    <w:rsid w:val="00B85BF7"/>
    <w:rsid w:val="00B86237"/>
    <w:rsid w:val="00B865C6"/>
    <w:rsid w:val="00B87EEC"/>
    <w:rsid w:val="00B92B9F"/>
    <w:rsid w:val="00B96F59"/>
    <w:rsid w:val="00B973F6"/>
    <w:rsid w:val="00BA20D2"/>
    <w:rsid w:val="00BA2D69"/>
    <w:rsid w:val="00BA30F8"/>
    <w:rsid w:val="00BA4E27"/>
    <w:rsid w:val="00BA6FEA"/>
    <w:rsid w:val="00BA7048"/>
    <w:rsid w:val="00BB0ED7"/>
    <w:rsid w:val="00BB33A1"/>
    <w:rsid w:val="00BB5837"/>
    <w:rsid w:val="00BC00B2"/>
    <w:rsid w:val="00BC06F1"/>
    <w:rsid w:val="00BC1BA7"/>
    <w:rsid w:val="00BC2EF3"/>
    <w:rsid w:val="00BC61C3"/>
    <w:rsid w:val="00BD13D5"/>
    <w:rsid w:val="00BD257D"/>
    <w:rsid w:val="00BD360B"/>
    <w:rsid w:val="00BD39F8"/>
    <w:rsid w:val="00BD5AD1"/>
    <w:rsid w:val="00BE43A1"/>
    <w:rsid w:val="00BE5C73"/>
    <w:rsid w:val="00BF33A7"/>
    <w:rsid w:val="00BF4BC5"/>
    <w:rsid w:val="00BF5EBF"/>
    <w:rsid w:val="00BF6825"/>
    <w:rsid w:val="00C03875"/>
    <w:rsid w:val="00C11D0A"/>
    <w:rsid w:val="00C14D3D"/>
    <w:rsid w:val="00C15C34"/>
    <w:rsid w:val="00C2078A"/>
    <w:rsid w:val="00C2145F"/>
    <w:rsid w:val="00C21840"/>
    <w:rsid w:val="00C26832"/>
    <w:rsid w:val="00C30050"/>
    <w:rsid w:val="00C35DB8"/>
    <w:rsid w:val="00C41E2F"/>
    <w:rsid w:val="00C45BE0"/>
    <w:rsid w:val="00C45C57"/>
    <w:rsid w:val="00C53F63"/>
    <w:rsid w:val="00C6084B"/>
    <w:rsid w:val="00C6150B"/>
    <w:rsid w:val="00C64471"/>
    <w:rsid w:val="00C75A04"/>
    <w:rsid w:val="00C80E43"/>
    <w:rsid w:val="00C84839"/>
    <w:rsid w:val="00C84D2E"/>
    <w:rsid w:val="00C850FD"/>
    <w:rsid w:val="00C96A0C"/>
    <w:rsid w:val="00CA11F4"/>
    <w:rsid w:val="00CA1989"/>
    <w:rsid w:val="00CA2164"/>
    <w:rsid w:val="00CA74A4"/>
    <w:rsid w:val="00CA7CE5"/>
    <w:rsid w:val="00CB0512"/>
    <w:rsid w:val="00CB6FB0"/>
    <w:rsid w:val="00CB78EC"/>
    <w:rsid w:val="00CB7C09"/>
    <w:rsid w:val="00CC1027"/>
    <w:rsid w:val="00CC5525"/>
    <w:rsid w:val="00CC6704"/>
    <w:rsid w:val="00CD1DF2"/>
    <w:rsid w:val="00CD1EFE"/>
    <w:rsid w:val="00CE0288"/>
    <w:rsid w:val="00CE074C"/>
    <w:rsid w:val="00CE1A57"/>
    <w:rsid w:val="00CE7668"/>
    <w:rsid w:val="00CE785B"/>
    <w:rsid w:val="00CF0D88"/>
    <w:rsid w:val="00CF0ED0"/>
    <w:rsid w:val="00CF2C76"/>
    <w:rsid w:val="00CF46EE"/>
    <w:rsid w:val="00CF492D"/>
    <w:rsid w:val="00CF49EC"/>
    <w:rsid w:val="00CF4D78"/>
    <w:rsid w:val="00CF680D"/>
    <w:rsid w:val="00D00C10"/>
    <w:rsid w:val="00D02249"/>
    <w:rsid w:val="00D02E7C"/>
    <w:rsid w:val="00D03F74"/>
    <w:rsid w:val="00D075F5"/>
    <w:rsid w:val="00D12408"/>
    <w:rsid w:val="00D14372"/>
    <w:rsid w:val="00D16A09"/>
    <w:rsid w:val="00D21754"/>
    <w:rsid w:val="00D219D2"/>
    <w:rsid w:val="00D277EA"/>
    <w:rsid w:val="00D37902"/>
    <w:rsid w:val="00D41A87"/>
    <w:rsid w:val="00D51286"/>
    <w:rsid w:val="00D52449"/>
    <w:rsid w:val="00D5604B"/>
    <w:rsid w:val="00D5682D"/>
    <w:rsid w:val="00D60A0C"/>
    <w:rsid w:val="00D6388A"/>
    <w:rsid w:val="00D65E8C"/>
    <w:rsid w:val="00D70402"/>
    <w:rsid w:val="00D715B9"/>
    <w:rsid w:val="00D76BF4"/>
    <w:rsid w:val="00D7739A"/>
    <w:rsid w:val="00D776B5"/>
    <w:rsid w:val="00D77932"/>
    <w:rsid w:val="00D77F5F"/>
    <w:rsid w:val="00D80377"/>
    <w:rsid w:val="00D81AFD"/>
    <w:rsid w:val="00D84D2C"/>
    <w:rsid w:val="00D93DF4"/>
    <w:rsid w:val="00D93FFC"/>
    <w:rsid w:val="00DA25CA"/>
    <w:rsid w:val="00DA25F4"/>
    <w:rsid w:val="00DA2699"/>
    <w:rsid w:val="00DA2775"/>
    <w:rsid w:val="00DA35A9"/>
    <w:rsid w:val="00DA388E"/>
    <w:rsid w:val="00DA541A"/>
    <w:rsid w:val="00DA5A47"/>
    <w:rsid w:val="00DC10C9"/>
    <w:rsid w:val="00DC28FA"/>
    <w:rsid w:val="00DC5C0F"/>
    <w:rsid w:val="00DC7E42"/>
    <w:rsid w:val="00DD07FC"/>
    <w:rsid w:val="00DD0ACC"/>
    <w:rsid w:val="00DD45E1"/>
    <w:rsid w:val="00DD58C2"/>
    <w:rsid w:val="00DE2954"/>
    <w:rsid w:val="00DE2F6E"/>
    <w:rsid w:val="00DE3256"/>
    <w:rsid w:val="00DE3606"/>
    <w:rsid w:val="00DE483D"/>
    <w:rsid w:val="00DE67A4"/>
    <w:rsid w:val="00DF1259"/>
    <w:rsid w:val="00DF502B"/>
    <w:rsid w:val="00DF5D3B"/>
    <w:rsid w:val="00DF6DA4"/>
    <w:rsid w:val="00DF6DAD"/>
    <w:rsid w:val="00DF6F96"/>
    <w:rsid w:val="00DF76AB"/>
    <w:rsid w:val="00E03CE1"/>
    <w:rsid w:val="00E05B81"/>
    <w:rsid w:val="00E10BA4"/>
    <w:rsid w:val="00E13126"/>
    <w:rsid w:val="00E14850"/>
    <w:rsid w:val="00E16DD1"/>
    <w:rsid w:val="00E16E6D"/>
    <w:rsid w:val="00E1792E"/>
    <w:rsid w:val="00E21D15"/>
    <w:rsid w:val="00E2480C"/>
    <w:rsid w:val="00E253AD"/>
    <w:rsid w:val="00E40998"/>
    <w:rsid w:val="00E41555"/>
    <w:rsid w:val="00E454A0"/>
    <w:rsid w:val="00E51BFA"/>
    <w:rsid w:val="00E51ECF"/>
    <w:rsid w:val="00E57844"/>
    <w:rsid w:val="00E60E84"/>
    <w:rsid w:val="00E61F28"/>
    <w:rsid w:val="00E62D01"/>
    <w:rsid w:val="00E67873"/>
    <w:rsid w:val="00E720E9"/>
    <w:rsid w:val="00E7297C"/>
    <w:rsid w:val="00E73468"/>
    <w:rsid w:val="00E736AB"/>
    <w:rsid w:val="00E76927"/>
    <w:rsid w:val="00E81810"/>
    <w:rsid w:val="00E81DB4"/>
    <w:rsid w:val="00E83FF0"/>
    <w:rsid w:val="00E920F7"/>
    <w:rsid w:val="00E94C14"/>
    <w:rsid w:val="00EA03B8"/>
    <w:rsid w:val="00EA05A3"/>
    <w:rsid w:val="00EA1374"/>
    <w:rsid w:val="00EA288B"/>
    <w:rsid w:val="00EA65DB"/>
    <w:rsid w:val="00EB27C6"/>
    <w:rsid w:val="00EB2D2C"/>
    <w:rsid w:val="00EB3533"/>
    <w:rsid w:val="00EB5C0B"/>
    <w:rsid w:val="00EB5E10"/>
    <w:rsid w:val="00EB6B17"/>
    <w:rsid w:val="00EB7D34"/>
    <w:rsid w:val="00EC15EC"/>
    <w:rsid w:val="00EC20A4"/>
    <w:rsid w:val="00EC30D2"/>
    <w:rsid w:val="00EC5CF0"/>
    <w:rsid w:val="00EC5E3D"/>
    <w:rsid w:val="00ED03BE"/>
    <w:rsid w:val="00ED2805"/>
    <w:rsid w:val="00ED30E2"/>
    <w:rsid w:val="00ED3AD1"/>
    <w:rsid w:val="00EE2381"/>
    <w:rsid w:val="00EE39BC"/>
    <w:rsid w:val="00EE478E"/>
    <w:rsid w:val="00EE4BA4"/>
    <w:rsid w:val="00EE5723"/>
    <w:rsid w:val="00EF0C44"/>
    <w:rsid w:val="00EF7786"/>
    <w:rsid w:val="00F01484"/>
    <w:rsid w:val="00F0707C"/>
    <w:rsid w:val="00F101D6"/>
    <w:rsid w:val="00F10E99"/>
    <w:rsid w:val="00F10FC5"/>
    <w:rsid w:val="00F11CD7"/>
    <w:rsid w:val="00F14310"/>
    <w:rsid w:val="00F15950"/>
    <w:rsid w:val="00F15D88"/>
    <w:rsid w:val="00F163C1"/>
    <w:rsid w:val="00F167A9"/>
    <w:rsid w:val="00F17738"/>
    <w:rsid w:val="00F17D29"/>
    <w:rsid w:val="00F22B3A"/>
    <w:rsid w:val="00F252A4"/>
    <w:rsid w:val="00F26254"/>
    <w:rsid w:val="00F310C6"/>
    <w:rsid w:val="00F359EA"/>
    <w:rsid w:val="00F35F70"/>
    <w:rsid w:val="00F37503"/>
    <w:rsid w:val="00F40E06"/>
    <w:rsid w:val="00F428B9"/>
    <w:rsid w:val="00F42CCD"/>
    <w:rsid w:val="00F42E4C"/>
    <w:rsid w:val="00F46F90"/>
    <w:rsid w:val="00F47C96"/>
    <w:rsid w:val="00F605C8"/>
    <w:rsid w:val="00F67A72"/>
    <w:rsid w:val="00F73590"/>
    <w:rsid w:val="00F756FC"/>
    <w:rsid w:val="00F76960"/>
    <w:rsid w:val="00F837D6"/>
    <w:rsid w:val="00F8415A"/>
    <w:rsid w:val="00F87D67"/>
    <w:rsid w:val="00F92236"/>
    <w:rsid w:val="00F94364"/>
    <w:rsid w:val="00F96AB7"/>
    <w:rsid w:val="00F9703E"/>
    <w:rsid w:val="00FA2E55"/>
    <w:rsid w:val="00FA310E"/>
    <w:rsid w:val="00FA3BE3"/>
    <w:rsid w:val="00FA5C40"/>
    <w:rsid w:val="00FB0CBC"/>
    <w:rsid w:val="00FB2C74"/>
    <w:rsid w:val="00FC234C"/>
    <w:rsid w:val="00FC37A5"/>
    <w:rsid w:val="00FC3BE3"/>
    <w:rsid w:val="00FC4FC9"/>
    <w:rsid w:val="00FD03AE"/>
    <w:rsid w:val="00FD48C5"/>
    <w:rsid w:val="00FD6007"/>
    <w:rsid w:val="00FE2B41"/>
    <w:rsid w:val="00FE2F20"/>
    <w:rsid w:val="00FE3483"/>
    <w:rsid w:val="00FF13FA"/>
    <w:rsid w:val="00FF69A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E8F544"/>
  <w15:docId w15:val="{FE6B49BC-7F2A-4D55-AA17-5C2F5A4EE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678C"/>
    <w:rPr>
      <w:rFonts w:ascii="Arial" w:hAnsi="Arial"/>
      <w:lang w:val="en-GB"/>
    </w:rPr>
  </w:style>
  <w:style w:type="paragraph" w:styleId="Overskrift1">
    <w:name w:val="heading 1"/>
    <w:basedOn w:val="Brdtekst"/>
    <w:next w:val="Rapporttekst"/>
    <w:link w:val="Overskrift1Tegn"/>
    <w:qFormat/>
    <w:rsid w:val="00CF2C76"/>
    <w:pPr>
      <w:keepNext/>
      <w:numPr>
        <w:numId w:val="3"/>
      </w:numPr>
      <w:spacing w:before="240"/>
      <w:outlineLvl w:val="0"/>
    </w:pPr>
    <w:rPr>
      <w:b/>
      <w:kern w:val="28"/>
      <w:sz w:val="32"/>
      <w:lang w:val="nb-NO"/>
    </w:rPr>
  </w:style>
  <w:style w:type="paragraph" w:styleId="Overskrift2">
    <w:name w:val="heading 2"/>
    <w:basedOn w:val="Brdtekst"/>
    <w:next w:val="Rapporttekst"/>
    <w:link w:val="Overskrift2Tegn"/>
    <w:autoRedefine/>
    <w:qFormat/>
    <w:rsid w:val="005D2328"/>
    <w:pPr>
      <w:keepNext/>
      <w:numPr>
        <w:ilvl w:val="1"/>
        <w:numId w:val="3"/>
      </w:numPr>
      <w:spacing w:before="240"/>
      <w:outlineLvl w:val="1"/>
    </w:pPr>
    <w:rPr>
      <w:b/>
      <w:sz w:val="28"/>
      <w:lang w:val="nb-NO"/>
    </w:rPr>
  </w:style>
  <w:style w:type="paragraph" w:styleId="Overskrift3">
    <w:name w:val="heading 3"/>
    <w:basedOn w:val="Brdtekst"/>
    <w:next w:val="Rapporttekst"/>
    <w:autoRedefine/>
    <w:qFormat/>
    <w:rsid w:val="00CF2C76"/>
    <w:pPr>
      <w:keepNext/>
      <w:numPr>
        <w:ilvl w:val="2"/>
        <w:numId w:val="3"/>
      </w:numPr>
      <w:spacing w:before="240"/>
      <w:outlineLvl w:val="2"/>
    </w:pPr>
    <w:rPr>
      <w:b/>
      <w:spacing w:val="10"/>
      <w:sz w:val="24"/>
      <w:lang w:val="nb-NO"/>
    </w:rPr>
  </w:style>
  <w:style w:type="paragraph" w:styleId="Overskrift4">
    <w:name w:val="heading 4"/>
    <w:basedOn w:val="Normal"/>
    <w:next w:val="Normal"/>
    <w:link w:val="Overskrift4Tegn"/>
    <w:unhideWhenUsed/>
    <w:rsid w:val="001A6ADF"/>
    <w:pPr>
      <w:keepNext/>
      <w:keepLines/>
      <w:numPr>
        <w:ilvl w:val="3"/>
        <w:numId w:val="3"/>
      </w:numPr>
      <w:spacing w:before="40"/>
      <w:outlineLvl w:val="3"/>
    </w:pPr>
    <w:rPr>
      <w:rFonts w:asciiTheme="majorHAnsi" w:eastAsiaTheme="majorEastAsia" w:hAnsiTheme="majorHAnsi" w:cstheme="majorBidi"/>
      <w:i/>
      <w:iCs/>
      <w:color w:val="365F91" w:themeColor="accent1" w:themeShade="BF"/>
    </w:rPr>
  </w:style>
  <w:style w:type="paragraph" w:styleId="Overskrift5">
    <w:name w:val="heading 5"/>
    <w:basedOn w:val="Normal"/>
    <w:next w:val="Normal"/>
    <w:link w:val="Overskrift5Tegn"/>
    <w:unhideWhenUsed/>
    <w:rsid w:val="001A6ADF"/>
    <w:pPr>
      <w:keepNext/>
      <w:keepLines/>
      <w:numPr>
        <w:ilvl w:val="4"/>
        <w:numId w:val="3"/>
      </w:numPr>
      <w:spacing w:before="40"/>
      <w:outlineLvl w:val="4"/>
    </w:pPr>
    <w:rPr>
      <w:rFonts w:asciiTheme="majorHAnsi" w:eastAsiaTheme="majorEastAsia" w:hAnsiTheme="majorHAnsi" w:cstheme="majorBidi"/>
      <w:color w:val="365F91" w:themeColor="accent1" w:themeShade="BF"/>
    </w:rPr>
  </w:style>
  <w:style w:type="paragraph" w:styleId="Overskrift6">
    <w:name w:val="heading 6"/>
    <w:basedOn w:val="Normal"/>
    <w:next w:val="Normal"/>
    <w:link w:val="Overskrift6Tegn"/>
    <w:unhideWhenUsed/>
    <w:rsid w:val="001A6ADF"/>
    <w:pPr>
      <w:keepNext/>
      <w:keepLines/>
      <w:numPr>
        <w:ilvl w:val="5"/>
        <w:numId w:val="3"/>
      </w:numPr>
      <w:spacing w:before="40"/>
      <w:outlineLvl w:val="5"/>
    </w:pPr>
    <w:rPr>
      <w:rFonts w:asciiTheme="majorHAnsi" w:eastAsiaTheme="majorEastAsia" w:hAnsiTheme="majorHAnsi" w:cstheme="majorBidi"/>
      <w:color w:val="243F60" w:themeColor="accent1" w:themeShade="7F"/>
    </w:rPr>
  </w:style>
  <w:style w:type="paragraph" w:styleId="Overskrift7">
    <w:name w:val="heading 7"/>
    <w:basedOn w:val="Normal"/>
    <w:next w:val="Normal"/>
    <w:link w:val="Overskrift7Tegn"/>
    <w:unhideWhenUsed/>
    <w:rsid w:val="001A6ADF"/>
    <w:pPr>
      <w:keepNext/>
      <w:keepLines/>
      <w:numPr>
        <w:ilvl w:val="6"/>
        <w:numId w:val="3"/>
      </w:numPr>
      <w:spacing w:before="40"/>
      <w:outlineLvl w:val="6"/>
    </w:pPr>
    <w:rPr>
      <w:rFonts w:asciiTheme="majorHAnsi" w:eastAsiaTheme="majorEastAsia" w:hAnsiTheme="majorHAnsi" w:cstheme="majorBidi"/>
      <w:i/>
      <w:iCs/>
      <w:color w:val="243F60" w:themeColor="accent1" w:themeShade="7F"/>
    </w:rPr>
  </w:style>
  <w:style w:type="paragraph" w:styleId="Overskrift8">
    <w:name w:val="heading 8"/>
    <w:basedOn w:val="Normal"/>
    <w:next w:val="Normal"/>
    <w:link w:val="Overskrift8Tegn"/>
    <w:unhideWhenUsed/>
    <w:rsid w:val="001A6ADF"/>
    <w:pPr>
      <w:keepNext/>
      <w:keepLines/>
      <w:numPr>
        <w:ilvl w:val="7"/>
        <w:numId w:val="3"/>
      </w:numPr>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nhideWhenUsed/>
    <w:rsid w:val="001A6ADF"/>
    <w:pPr>
      <w:keepNext/>
      <w:keepLines/>
      <w:numPr>
        <w:ilvl w:val="8"/>
        <w:numId w:val="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link w:val="BrdtekstTegn"/>
    <w:rsid w:val="00D93FFC"/>
    <w:pPr>
      <w:spacing w:after="130" w:line="260" w:lineRule="atLeast"/>
      <w:ind w:left="851"/>
    </w:pPr>
  </w:style>
  <w:style w:type="paragraph" w:customStyle="1" w:styleId="Normal-extraradavstndutantabbar">
    <w:name w:val="Normal - extra radavstånd utan tabbar"/>
    <w:basedOn w:val="Normal-extraradavstnd"/>
    <w:semiHidden/>
  </w:style>
  <w:style w:type="paragraph" w:customStyle="1" w:styleId="Normal-extraradavstnd">
    <w:name w:val="Normal - extra radavstånd"/>
    <w:basedOn w:val="Normal"/>
    <w:link w:val="Normal-extraradavstndChar"/>
    <w:semiHidden/>
    <w:rsid w:val="00BC61C3"/>
    <w:pPr>
      <w:spacing w:line="260" w:lineRule="atLeast"/>
    </w:pPr>
  </w:style>
  <w:style w:type="paragraph" w:styleId="Topptekst">
    <w:name w:val="header"/>
    <w:basedOn w:val="Normal"/>
    <w:semiHidden/>
    <w:pPr>
      <w:tabs>
        <w:tab w:val="center" w:pos="4536"/>
        <w:tab w:val="right" w:pos="9072"/>
      </w:tabs>
    </w:pPr>
  </w:style>
  <w:style w:type="paragraph" w:styleId="Bunntekst">
    <w:name w:val="footer"/>
    <w:basedOn w:val="Normal"/>
    <w:semiHidden/>
    <w:pPr>
      <w:tabs>
        <w:tab w:val="center" w:pos="4536"/>
        <w:tab w:val="right" w:pos="9072"/>
      </w:tabs>
    </w:pPr>
    <w:rPr>
      <w:sz w:val="18"/>
    </w:rPr>
  </w:style>
  <w:style w:type="paragraph" w:customStyle="1" w:styleId="zSidfotAdress">
    <w:name w:val="zSidfotAdress"/>
    <w:basedOn w:val="Bunntekst"/>
    <w:semiHidden/>
    <w:rPr>
      <w:noProof/>
      <w:sz w:val="14"/>
    </w:rPr>
  </w:style>
  <w:style w:type="paragraph" w:customStyle="1" w:styleId="zSidfotAdress1">
    <w:name w:val="zSidfotAdress1"/>
    <w:basedOn w:val="Bunntekst"/>
    <w:next w:val="zSidfotAdress2"/>
    <w:semiHidden/>
    <w:rsid w:val="004D5B88"/>
    <w:pPr>
      <w:spacing w:line="160" w:lineRule="atLeast"/>
    </w:pPr>
    <w:rPr>
      <w:noProof/>
      <w:spacing w:val="16"/>
      <w:sz w:val="12"/>
    </w:rPr>
  </w:style>
  <w:style w:type="paragraph" w:customStyle="1" w:styleId="zSidfotAdress2">
    <w:name w:val="zSidfotAdress2"/>
    <w:basedOn w:val="Bunntekst"/>
    <w:semiHidden/>
    <w:rsid w:val="00DA5A47"/>
    <w:pPr>
      <w:spacing w:line="160" w:lineRule="atLeast"/>
    </w:pPr>
    <w:rPr>
      <w:noProof/>
      <w:spacing w:val="8"/>
      <w:sz w:val="12"/>
    </w:rPr>
  </w:style>
  <w:style w:type="paragraph" w:customStyle="1" w:styleId="Normal-Bilaga">
    <w:name w:val="Normal - Bilaga"/>
    <w:basedOn w:val="Normal-extraradavstnd"/>
    <w:semiHidden/>
    <w:pPr>
      <w:keepNext/>
      <w:keepLines/>
      <w:ind w:left="1276" w:hanging="1276"/>
    </w:pPr>
  </w:style>
  <w:style w:type="paragraph" w:customStyle="1" w:styleId="Normal-Kopia">
    <w:name w:val="Normal - Kopia"/>
    <w:basedOn w:val="Normal-extraradavstnd"/>
    <w:semiHidden/>
    <w:pPr>
      <w:ind w:left="1276" w:hanging="1276"/>
    </w:pPr>
  </w:style>
  <w:style w:type="paragraph" w:customStyle="1" w:styleId="zDatum">
    <w:name w:val="zDatum"/>
    <w:basedOn w:val="Normal"/>
    <w:link w:val="zDatumChar"/>
    <w:semiHidden/>
    <w:rsid w:val="00AD5A40"/>
    <w:pPr>
      <w:spacing w:line="260" w:lineRule="atLeast"/>
    </w:pPr>
    <w:rPr>
      <w:sz w:val="16"/>
    </w:rPr>
  </w:style>
  <w:style w:type="paragraph" w:customStyle="1" w:styleId="zHuvud">
    <w:name w:val="zHuvud"/>
    <w:basedOn w:val="Normal"/>
    <w:semiHidden/>
  </w:style>
  <w:style w:type="paragraph" w:customStyle="1" w:styleId="zLogo">
    <w:name w:val="zLogo"/>
    <w:basedOn w:val="Normal-extraradavstndutantabbar"/>
    <w:semiHidden/>
    <w:pPr>
      <w:spacing w:before="30"/>
    </w:pPr>
    <w:rPr>
      <w:rFonts w:ascii="VBBLogotyper" w:hAnsi="VBBLogotyper"/>
      <w:sz w:val="126"/>
    </w:rPr>
  </w:style>
  <w:style w:type="paragraph" w:customStyle="1" w:styleId="Bildtext">
    <w:name w:val="Bildtext"/>
    <w:basedOn w:val="Normal"/>
    <w:rsid w:val="00895513"/>
    <w:rPr>
      <w:i/>
      <w:sz w:val="16"/>
    </w:rPr>
  </w:style>
  <w:style w:type="character" w:customStyle="1" w:styleId="Instruktioneridoldtext">
    <w:name w:val="Instruktioner i dold text"/>
    <w:rPr>
      <w:noProof/>
      <w:vanish/>
      <w:color w:val="FF0000"/>
      <w:sz w:val="20"/>
    </w:rPr>
  </w:style>
  <w:style w:type="paragraph" w:customStyle="1" w:styleId="Punktlistastandard">
    <w:name w:val="Punktlista standard"/>
    <w:basedOn w:val="Brdtekst"/>
    <w:pPr>
      <w:numPr>
        <w:numId w:val="1"/>
      </w:numPr>
      <w:tabs>
        <w:tab w:val="left" w:pos="284"/>
      </w:tabs>
    </w:pPr>
  </w:style>
  <w:style w:type="paragraph" w:customStyle="1" w:styleId="Punktlistatt">
    <w:name w:val="Punktlista tät"/>
    <w:basedOn w:val="Normal"/>
    <w:pPr>
      <w:numPr>
        <w:numId w:val="2"/>
      </w:numPr>
      <w:tabs>
        <w:tab w:val="clear" w:pos="360"/>
        <w:tab w:val="left" w:pos="284"/>
      </w:tabs>
    </w:pPr>
  </w:style>
  <w:style w:type="paragraph" w:customStyle="1" w:styleId="Tabelltext">
    <w:name w:val="Tabelltext"/>
    <w:basedOn w:val="Normal"/>
    <w:link w:val="TabelltextChar"/>
    <w:semiHidden/>
    <w:rsid w:val="00AD5A40"/>
    <w:pPr>
      <w:spacing w:line="260" w:lineRule="atLeast"/>
    </w:pPr>
    <w:rPr>
      <w:sz w:val="18"/>
    </w:rPr>
  </w:style>
  <w:style w:type="paragraph" w:customStyle="1" w:styleId="zAvslut">
    <w:name w:val="zAvslut"/>
    <w:basedOn w:val="Normal"/>
    <w:semiHidden/>
    <w:pPr>
      <w:keepNext/>
      <w:keepLines/>
    </w:pPr>
    <w:rPr>
      <w:noProof/>
    </w:rPr>
  </w:style>
  <w:style w:type="paragraph" w:customStyle="1" w:styleId="zSidfotSkvg">
    <w:name w:val="zSidfotSökväg"/>
    <w:basedOn w:val="zSidfotAdress2"/>
    <w:semiHidden/>
    <w:rsid w:val="00A162CF"/>
    <w:pPr>
      <w:jc w:val="right"/>
    </w:pPr>
  </w:style>
  <w:style w:type="paragraph" w:customStyle="1" w:styleId="BrandingFormat">
    <w:name w:val="BrandingFormat"/>
    <w:basedOn w:val="Normal"/>
    <w:rsid w:val="00AD54E5"/>
    <w:pPr>
      <w:spacing w:after="173"/>
    </w:pPr>
  </w:style>
  <w:style w:type="paragraph" w:customStyle="1" w:styleId="zUppdrag">
    <w:name w:val="zUppdrag"/>
    <w:basedOn w:val="Normal-extraradavstnd"/>
    <w:semiHidden/>
    <w:pPr>
      <w:spacing w:before="140" w:after="420"/>
    </w:pPr>
  </w:style>
  <w:style w:type="paragraph" w:customStyle="1" w:styleId="zLedtext">
    <w:name w:val="zLedtext"/>
    <w:basedOn w:val="zDatum"/>
    <w:link w:val="zLedtextChar"/>
    <w:semiHidden/>
    <w:rsid w:val="00A529A5"/>
    <w:pPr>
      <w:spacing w:line="250" w:lineRule="atLeast"/>
    </w:pPr>
    <w:rPr>
      <w:caps/>
      <w:sz w:val="12"/>
    </w:rPr>
  </w:style>
  <w:style w:type="paragraph" w:customStyle="1" w:styleId="zDokumenttyp">
    <w:name w:val="zDokumenttyp"/>
    <w:basedOn w:val="Normal"/>
    <w:next w:val="Brdtekst"/>
    <w:semiHidden/>
    <w:rsid w:val="00CB6FB0"/>
    <w:pPr>
      <w:spacing w:line="360" w:lineRule="exact"/>
    </w:pPr>
    <w:rPr>
      <w:caps/>
      <w:spacing w:val="20"/>
      <w:kern w:val="30"/>
      <w:sz w:val="30"/>
    </w:rPr>
  </w:style>
  <w:style w:type="paragraph" w:customStyle="1" w:styleId="zSidfotAdress1fet">
    <w:name w:val="zSidfotAdress1 fet"/>
    <w:basedOn w:val="zSidfotAdress1"/>
    <w:next w:val="zSidfotAdress2"/>
    <w:semiHidden/>
    <w:rPr>
      <w:b/>
    </w:rPr>
  </w:style>
  <w:style w:type="character" w:customStyle="1" w:styleId="zSidfotBOLAG">
    <w:name w:val="zSidfotBOLAG"/>
    <w:semiHidden/>
    <w:rsid w:val="00DA5A47"/>
    <w:rPr>
      <w:noProof/>
      <w:spacing w:val="8"/>
      <w:sz w:val="14"/>
    </w:rPr>
  </w:style>
  <w:style w:type="paragraph" w:customStyle="1" w:styleId="zSidfotFretag">
    <w:name w:val="zSidfotFöretag"/>
    <w:basedOn w:val="Bunntekst"/>
    <w:next w:val="Normal"/>
    <w:semiHidden/>
    <w:pPr>
      <w:spacing w:before="60" w:line="190" w:lineRule="exact"/>
    </w:pPr>
    <w:rPr>
      <w:noProof/>
    </w:rPr>
  </w:style>
  <w:style w:type="paragraph" w:customStyle="1" w:styleId="Sidfotfastradavst">
    <w:name w:val="Sidfot fast radavst"/>
    <w:basedOn w:val="Bunntekst"/>
    <w:rsid w:val="00E2480C"/>
    <w:pPr>
      <w:spacing w:line="160" w:lineRule="atLeast"/>
    </w:pPr>
    <w:rPr>
      <w:caps/>
      <w:noProof/>
      <w:spacing w:val="8"/>
      <w:sz w:val="12"/>
    </w:rPr>
  </w:style>
  <w:style w:type="paragraph" w:customStyle="1" w:styleId="zAdress">
    <w:name w:val="zAdress"/>
    <w:basedOn w:val="Normal"/>
    <w:semiHidden/>
    <w:pPr>
      <w:spacing w:line="280" w:lineRule="atLeast"/>
    </w:pPr>
  </w:style>
  <w:style w:type="paragraph" w:customStyle="1" w:styleId="zAdress1">
    <w:name w:val="zAdress1"/>
    <w:basedOn w:val="zAdress"/>
    <w:next w:val="zAdress"/>
    <w:semiHidden/>
  </w:style>
  <w:style w:type="character" w:customStyle="1" w:styleId="SwecoFretag">
    <w:name w:val="SwecoFöretag"/>
    <w:semiHidden/>
    <w:rPr>
      <w:rFonts w:ascii="Swecologotypes0" w:hAnsi="Swecologotypes0"/>
      <w:sz w:val="30"/>
    </w:rPr>
  </w:style>
  <w:style w:type="paragraph" w:customStyle="1" w:styleId="zUppdragsbenmning">
    <w:name w:val="zUppdragsbenämning"/>
    <w:basedOn w:val="Normal-extraradavstnd"/>
    <w:semiHidden/>
    <w:rsid w:val="00EA65DB"/>
    <w:rPr>
      <w:sz w:val="18"/>
    </w:rPr>
  </w:style>
  <w:style w:type="paragraph" w:customStyle="1" w:styleId="zSwecoLogoSymbol">
    <w:name w:val="zSwecoLogoSymbol"/>
    <w:basedOn w:val="zSidfotAdress2"/>
    <w:semiHidden/>
    <w:pPr>
      <w:spacing w:line="1500" w:lineRule="exact"/>
    </w:pPr>
    <w:rPr>
      <w:rFonts w:ascii="Swecologotypes0" w:hAnsi="Swecologotypes0"/>
      <w:sz w:val="150"/>
    </w:rPr>
  </w:style>
  <w:style w:type="paragraph" w:customStyle="1" w:styleId="zDokBet">
    <w:name w:val="zDokBet"/>
    <w:basedOn w:val="Normal"/>
    <w:semiHidden/>
    <w:rsid w:val="00364C5C"/>
    <w:pPr>
      <w:jc w:val="right"/>
    </w:pPr>
    <w:rPr>
      <w:noProof/>
      <w:sz w:val="10"/>
    </w:rPr>
  </w:style>
  <w:style w:type="paragraph" w:styleId="Sluttnotetekst">
    <w:name w:val="endnote text"/>
    <w:basedOn w:val="Normal"/>
    <w:semiHidden/>
    <w:rsid w:val="005F6A00"/>
  </w:style>
  <w:style w:type="character" w:styleId="Sluttnotereferanse">
    <w:name w:val="endnote reference"/>
    <w:semiHidden/>
    <w:rsid w:val="005F6A00"/>
    <w:rPr>
      <w:vertAlign w:val="superscript"/>
    </w:rPr>
  </w:style>
  <w:style w:type="character" w:styleId="Sidetall">
    <w:name w:val="page number"/>
    <w:semiHidden/>
    <w:rsid w:val="00CB7C09"/>
    <w:rPr>
      <w:rFonts w:ascii="Arial" w:hAnsi="Arial"/>
      <w:spacing w:val="0"/>
      <w:sz w:val="16"/>
    </w:rPr>
  </w:style>
  <w:style w:type="character" w:customStyle="1" w:styleId="TabelltextChar">
    <w:name w:val="Tabelltext Char"/>
    <w:link w:val="Tabelltext"/>
    <w:rsid w:val="00AD5A40"/>
    <w:rPr>
      <w:rFonts w:ascii="Arial" w:hAnsi="Arial"/>
      <w:sz w:val="18"/>
      <w:lang w:val="sv-SE" w:eastAsia="sv-SE" w:bidi="ar-SA"/>
    </w:rPr>
  </w:style>
  <w:style w:type="character" w:customStyle="1" w:styleId="zDatumChar">
    <w:name w:val="zDatum Char"/>
    <w:link w:val="zDatum"/>
    <w:rsid w:val="00AD5A40"/>
    <w:rPr>
      <w:rFonts w:ascii="Arial" w:hAnsi="Arial"/>
      <w:sz w:val="16"/>
      <w:lang w:val="sv-SE" w:eastAsia="sv-SE" w:bidi="ar-SA"/>
    </w:rPr>
  </w:style>
  <w:style w:type="character" w:customStyle="1" w:styleId="zLedtextChar">
    <w:name w:val="zLedtext Char"/>
    <w:link w:val="zLedtext"/>
    <w:rsid w:val="00A529A5"/>
    <w:rPr>
      <w:rFonts w:ascii="Arial" w:hAnsi="Arial"/>
      <w:caps/>
      <w:sz w:val="12"/>
      <w:lang w:val="en-GB" w:eastAsia="sv-SE" w:bidi="ar-SA"/>
    </w:rPr>
  </w:style>
  <w:style w:type="table" w:styleId="Tabellrutenett">
    <w:name w:val="Table Grid"/>
    <w:basedOn w:val="Vanligtabell"/>
    <w:rsid w:val="00C45BE0"/>
    <w:pPr>
      <w:tabs>
        <w:tab w:val="left" w:pos="0"/>
        <w:tab w:val="left" w:pos="567"/>
        <w:tab w:val="left" w:pos="1276"/>
        <w:tab w:val="left" w:pos="2552"/>
        <w:tab w:val="left" w:pos="3828"/>
        <w:tab w:val="left" w:pos="5103"/>
        <w:tab w:val="left" w:pos="6379"/>
        <w:tab w:val="right" w:pos="8364"/>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iffra">
    <w:name w:val="Siffra"/>
    <w:basedOn w:val="Brdtekst"/>
    <w:semiHidden/>
    <w:rsid w:val="00445BD6"/>
    <w:rPr>
      <w:b/>
    </w:rPr>
  </w:style>
  <w:style w:type="paragraph" w:customStyle="1" w:styleId="Tabelltextsiffor">
    <w:name w:val="Tabelltext siffor"/>
    <w:basedOn w:val="Tabelltext"/>
    <w:semiHidden/>
    <w:rsid w:val="00AD5A40"/>
    <w:rPr>
      <w:sz w:val="16"/>
    </w:rPr>
  </w:style>
  <w:style w:type="paragraph" w:customStyle="1" w:styleId="Normal-14ptradavstnd">
    <w:name w:val="Normal - 14 pt radavstånd"/>
    <w:basedOn w:val="Normal"/>
    <w:semiHidden/>
    <w:rsid w:val="0082078E"/>
    <w:pPr>
      <w:spacing w:line="260" w:lineRule="atLeast"/>
    </w:pPr>
  </w:style>
  <w:style w:type="paragraph" w:customStyle="1" w:styleId="Normal-14ptradutantabbar">
    <w:name w:val="Normal - 14 pt rad utan tabbar"/>
    <w:basedOn w:val="Normal-14ptradavstnd"/>
    <w:semiHidden/>
    <w:rsid w:val="0082078E"/>
  </w:style>
  <w:style w:type="paragraph" w:customStyle="1" w:styleId="zRevDatum">
    <w:name w:val="zRevDatum"/>
    <w:basedOn w:val="zDatum"/>
    <w:semiHidden/>
    <w:qFormat/>
    <w:rsid w:val="004B47AB"/>
  </w:style>
  <w:style w:type="paragraph" w:customStyle="1" w:styleId="zSidnummerH">
    <w:name w:val="zSidnummerH"/>
    <w:basedOn w:val="Normal"/>
    <w:semiHidden/>
    <w:rsid w:val="004C67B0"/>
    <w:pPr>
      <w:spacing w:line="160" w:lineRule="exact"/>
      <w:jc w:val="right"/>
    </w:pPr>
    <w:rPr>
      <w:sz w:val="16"/>
      <w:lang w:val="sv-SE"/>
    </w:rPr>
  </w:style>
  <w:style w:type="paragraph" w:customStyle="1" w:styleId="zSidnummerV">
    <w:name w:val="zSidnummerV"/>
    <w:basedOn w:val="zSidnummerH"/>
    <w:semiHidden/>
    <w:rsid w:val="004C67B0"/>
    <w:pPr>
      <w:jc w:val="left"/>
    </w:pPr>
  </w:style>
  <w:style w:type="paragraph" w:styleId="Bobletekst">
    <w:name w:val="Balloon Text"/>
    <w:basedOn w:val="Normal"/>
    <w:link w:val="BobletekstTegn"/>
    <w:rsid w:val="00894289"/>
    <w:rPr>
      <w:rFonts w:ascii="Tahoma" w:hAnsi="Tahoma" w:cs="Tahoma"/>
      <w:sz w:val="16"/>
      <w:szCs w:val="16"/>
    </w:rPr>
  </w:style>
  <w:style w:type="character" w:customStyle="1" w:styleId="BobletekstTegn">
    <w:name w:val="Bobletekst Tegn"/>
    <w:basedOn w:val="Standardskriftforavsnitt"/>
    <w:link w:val="Bobletekst"/>
    <w:rsid w:val="00894289"/>
    <w:rPr>
      <w:rFonts w:ascii="Tahoma" w:hAnsi="Tahoma" w:cs="Tahoma"/>
      <w:sz w:val="16"/>
      <w:szCs w:val="16"/>
      <w:lang w:val="en-GB"/>
    </w:rPr>
  </w:style>
  <w:style w:type="character" w:customStyle="1" w:styleId="Normal-extraradavstndChar">
    <w:name w:val="Normal - extra radavstånd Char"/>
    <w:link w:val="Normal-extraradavstnd"/>
    <w:semiHidden/>
    <w:rsid w:val="00770C9B"/>
    <w:rPr>
      <w:rFonts w:ascii="Arial" w:hAnsi="Arial"/>
      <w:lang w:val="en-GB"/>
    </w:rPr>
  </w:style>
  <w:style w:type="paragraph" w:customStyle="1" w:styleId="FormatmallInnehll712ptFet">
    <w:name w:val="Formatmall Innehåll 7 + 12 pt Fet"/>
    <w:basedOn w:val="INNH7"/>
    <w:rsid w:val="00580784"/>
    <w:pPr>
      <w:spacing w:after="0"/>
      <w:ind w:left="851"/>
    </w:pPr>
    <w:rPr>
      <w:b/>
      <w:bCs/>
      <w:sz w:val="24"/>
      <w:lang w:val="nb-NO"/>
    </w:rPr>
  </w:style>
  <w:style w:type="paragraph" w:styleId="INNH7">
    <w:name w:val="toc 7"/>
    <w:basedOn w:val="Normal"/>
    <w:next w:val="Normal"/>
    <w:autoRedefine/>
    <w:semiHidden/>
    <w:unhideWhenUsed/>
    <w:rsid w:val="00580784"/>
    <w:pPr>
      <w:spacing w:after="100"/>
      <w:ind w:left="1200"/>
    </w:pPr>
  </w:style>
  <w:style w:type="paragraph" w:styleId="Ingenmellomrom">
    <w:name w:val="No Spacing"/>
    <w:uiPriority w:val="1"/>
    <w:rsid w:val="00580784"/>
    <w:pPr>
      <w:tabs>
        <w:tab w:val="left" w:pos="0"/>
        <w:tab w:val="left" w:pos="567"/>
        <w:tab w:val="left" w:pos="1276"/>
        <w:tab w:val="left" w:pos="2552"/>
        <w:tab w:val="left" w:pos="3828"/>
        <w:tab w:val="left" w:pos="5103"/>
        <w:tab w:val="left" w:pos="6379"/>
        <w:tab w:val="right" w:pos="8364"/>
      </w:tabs>
    </w:pPr>
    <w:rPr>
      <w:rFonts w:ascii="Arial" w:hAnsi="Arial"/>
      <w:caps/>
      <w:sz w:val="16"/>
      <w:szCs w:val="16"/>
      <w:lang w:val="en-GB"/>
    </w:rPr>
  </w:style>
  <w:style w:type="paragraph" w:styleId="Overskriftforinnholdsfortegnelse">
    <w:name w:val="TOC Heading"/>
    <w:basedOn w:val="Overskrift1"/>
    <w:next w:val="Normal"/>
    <w:uiPriority w:val="39"/>
    <w:unhideWhenUsed/>
    <w:rsid w:val="00BF33A7"/>
    <w:pPr>
      <w:keepLines/>
      <w:tabs>
        <w:tab w:val="left" w:pos="0"/>
        <w:tab w:val="left" w:pos="567"/>
        <w:tab w:val="left" w:pos="1276"/>
        <w:tab w:val="left" w:pos="2552"/>
        <w:tab w:val="left" w:pos="3828"/>
        <w:tab w:val="left" w:pos="5103"/>
        <w:tab w:val="left" w:pos="6379"/>
        <w:tab w:val="right" w:pos="8364"/>
      </w:tabs>
      <w:spacing w:after="0" w:line="240" w:lineRule="auto"/>
      <w:outlineLvl w:val="9"/>
    </w:pPr>
    <w:rPr>
      <w:rFonts w:asciiTheme="majorHAnsi" w:eastAsiaTheme="majorEastAsia" w:hAnsiTheme="majorHAnsi" w:cstheme="majorBidi"/>
      <w:b w:val="0"/>
      <w:color w:val="365F91" w:themeColor="accent1" w:themeShade="BF"/>
      <w:kern w:val="0"/>
      <w:szCs w:val="32"/>
    </w:rPr>
  </w:style>
  <w:style w:type="paragraph" w:styleId="Listeavsnitt">
    <w:name w:val="List Paragraph"/>
    <w:basedOn w:val="Normal"/>
    <w:uiPriority w:val="34"/>
    <w:qFormat/>
    <w:rsid w:val="00EC5CF0"/>
    <w:pPr>
      <w:ind w:left="720"/>
      <w:contextualSpacing/>
    </w:pPr>
  </w:style>
  <w:style w:type="paragraph" w:customStyle="1" w:styleId="Rapporttekst">
    <w:name w:val="Rapporttekst"/>
    <w:basedOn w:val="Brdtekst"/>
    <w:link w:val="RapporttekstTegn"/>
    <w:qFormat/>
    <w:rsid w:val="00774C47"/>
    <w:rPr>
      <w:lang w:val="nb-NO"/>
    </w:rPr>
  </w:style>
  <w:style w:type="paragraph" w:styleId="INNH1">
    <w:name w:val="toc 1"/>
    <w:basedOn w:val="Normal"/>
    <w:next w:val="Normal"/>
    <w:autoRedefine/>
    <w:uiPriority w:val="39"/>
    <w:unhideWhenUsed/>
    <w:rsid w:val="00EE4BA4"/>
    <w:pPr>
      <w:tabs>
        <w:tab w:val="left" w:pos="403"/>
        <w:tab w:val="right" w:leader="dot" w:pos="9629"/>
      </w:tabs>
      <w:spacing w:after="100"/>
    </w:pPr>
    <w:rPr>
      <w:sz w:val="24"/>
    </w:rPr>
  </w:style>
  <w:style w:type="character" w:customStyle="1" w:styleId="BrdtekstTegn">
    <w:name w:val="Brødtekst Tegn"/>
    <w:basedOn w:val="Standardskriftforavsnitt"/>
    <w:link w:val="Brdtekst"/>
    <w:rsid w:val="00D93FFC"/>
    <w:rPr>
      <w:rFonts w:ascii="Arial" w:hAnsi="Arial"/>
      <w:lang w:val="en-GB"/>
    </w:rPr>
  </w:style>
  <w:style w:type="character" w:customStyle="1" w:styleId="RapporttekstTegn">
    <w:name w:val="Rapporttekst Tegn"/>
    <w:basedOn w:val="BrdtekstTegn"/>
    <w:link w:val="Rapporttekst"/>
    <w:rsid w:val="00774C47"/>
    <w:rPr>
      <w:rFonts w:ascii="Arial" w:hAnsi="Arial"/>
      <w:lang w:val="nb-NO"/>
    </w:rPr>
  </w:style>
  <w:style w:type="paragraph" w:styleId="INNH2">
    <w:name w:val="toc 2"/>
    <w:basedOn w:val="Normal"/>
    <w:next w:val="Normal"/>
    <w:autoRedefine/>
    <w:uiPriority w:val="39"/>
    <w:unhideWhenUsed/>
    <w:rsid w:val="00D93FFC"/>
    <w:pPr>
      <w:spacing w:after="100"/>
      <w:ind w:left="200"/>
    </w:pPr>
  </w:style>
  <w:style w:type="paragraph" w:styleId="INNH3">
    <w:name w:val="toc 3"/>
    <w:basedOn w:val="Normal"/>
    <w:next w:val="Normal"/>
    <w:autoRedefine/>
    <w:uiPriority w:val="39"/>
    <w:unhideWhenUsed/>
    <w:rsid w:val="006A144E"/>
    <w:pPr>
      <w:tabs>
        <w:tab w:val="left" w:pos="1100"/>
        <w:tab w:val="right" w:leader="dot" w:pos="9629"/>
      </w:tabs>
      <w:spacing w:after="100" w:line="240" w:lineRule="atLeast"/>
      <w:ind w:left="403"/>
    </w:pPr>
  </w:style>
  <w:style w:type="character" w:styleId="Hyperkobling">
    <w:name w:val="Hyperlink"/>
    <w:basedOn w:val="Standardskriftforavsnitt"/>
    <w:uiPriority w:val="99"/>
    <w:unhideWhenUsed/>
    <w:rsid w:val="00D93FFC"/>
    <w:rPr>
      <w:color w:val="0000FF" w:themeColor="hyperlink"/>
      <w:u w:val="single"/>
    </w:rPr>
  </w:style>
  <w:style w:type="character" w:customStyle="1" w:styleId="Overskrift4Tegn">
    <w:name w:val="Overskrift 4 Tegn"/>
    <w:basedOn w:val="Standardskriftforavsnitt"/>
    <w:link w:val="Overskrift4"/>
    <w:rsid w:val="001A6ADF"/>
    <w:rPr>
      <w:rFonts w:asciiTheme="majorHAnsi" w:eastAsiaTheme="majorEastAsia" w:hAnsiTheme="majorHAnsi" w:cstheme="majorBidi"/>
      <w:i/>
      <w:iCs/>
      <w:color w:val="365F91" w:themeColor="accent1" w:themeShade="BF"/>
      <w:lang w:val="en-GB"/>
    </w:rPr>
  </w:style>
  <w:style w:type="character" w:customStyle="1" w:styleId="Overskrift5Tegn">
    <w:name w:val="Overskrift 5 Tegn"/>
    <w:basedOn w:val="Standardskriftforavsnitt"/>
    <w:link w:val="Overskrift5"/>
    <w:rsid w:val="001A6ADF"/>
    <w:rPr>
      <w:rFonts w:asciiTheme="majorHAnsi" w:eastAsiaTheme="majorEastAsia" w:hAnsiTheme="majorHAnsi" w:cstheme="majorBidi"/>
      <w:color w:val="365F91" w:themeColor="accent1" w:themeShade="BF"/>
      <w:lang w:val="en-GB"/>
    </w:rPr>
  </w:style>
  <w:style w:type="character" w:customStyle="1" w:styleId="Overskrift6Tegn">
    <w:name w:val="Overskrift 6 Tegn"/>
    <w:basedOn w:val="Standardskriftforavsnitt"/>
    <w:link w:val="Overskrift6"/>
    <w:rsid w:val="001A6ADF"/>
    <w:rPr>
      <w:rFonts w:asciiTheme="majorHAnsi" w:eastAsiaTheme="majorEastAsia" w:hAnsiTheme="majorHAnsi" w:cstheme="majorBidi"/>
      <w:color w:val="243F60" w:themeColor="accent1" w:themeShade="7F"/>
      <w:lang w:val="en-GB"/>
    </w:rPr>
  </w:style>
  <w:style w:type="character" w:customStyle="1" w:styleId="Overskrift7Tegn">
    <w:name w:val="Overskrift 7 Tegn"/>
    <w:basedOn w:val="Standardskriftforavsnitt"/>
    <w:link w:val="Overskrift7"/>
    <w:rsid w:val="001A6ADF"/>
    <w:rPr>
      <w:rFonts w:asciiTheme="majorHAnsi" w:eastAsiaTheme="majorEastAsia" w:hAnsiTheme="majorHAnsi" w:cstheme="majorBidi"/>
      <w:i/>
      <w:iCs/>
      <w:color w:val="243F60" w:themeColor="accent1" w:themeShade="7F"/>
      <w:lang w:val="en-GB"/>
    </w:rPr>
  </w:style>
  <w:style w:type="character" w:customStyle="1" w:styleId="Overskrift8Tegn">
    <w:name w:val="Overskrift 8 Tegn"/>
    <w:basedOn w:val="Standardskriftforavsnitt"/>
    <w:link w:val="Overskrift8"/>
    <w:rsid w:val="001A6ADF"/>
    <w:rPr>
      <w:rFonts w:asciiTheme="majorHAnsi" w:eastAsiaTheme="majorEastAsia" w:hAnsiTheme="majorHAnsi" w:cstheme="majorBidi"/>
      <w:color w:val="272727" w:themeColor="text1" w:themeTint="D8"/>
      <w:sz w:val="21"/>
      <w:szCs w:val="21"/>
      <w:lang w:val="en-GB"/>
    </w:rPr>
  </w:style>
  <w:style w:type="character" w:customStyle="1" w:styleId="Overskrift9Tegn">
    <w:name w:val="Overskrift 9 Tegn"/>
    <w:basedOn w:val="Standardskriftforavsnitt"/>
    <w:link w:val="Overskrift9"/>
    <w:rsid w:val="001A6ADF"/>
    <w:rPr>
      <w:rFonts w:asciiTheme="majorHAnsi" w:eastAsiaTheme="majorEastAsia" w:hAnsiTheme="majorHAnsi" w:cstheme="majorBidi"/>
      <w:i/>
      <w:iCs/>
      <w:color w:val="272727" w:themeColor="text1" w:themeTint="D8"/>
      <w:sz w:val="21"/>
      <w:szCs w:val="21"/>
      <w:lang w:val="en-GB"/>
    </w:rPr>
  </w:style>
  <w:style w:type="paragraph" w:styleId="Bildetekst">
    <w:name w:val="caption"/>
    <w:basedOn w:val="Normal"/>
    <w:next w:val="Rapporttekst"/>
    <w:unhideWhenUsed/>
    <w:qFormat/>
    <w:rsid w:val="00E14850"/>
    <w:pPr>
      <w:spacing w:after="130" w:line="260" w:lineRule="atLeast"/>
      <w:ind w:left="851"/>
    </w:pPr>
    <w:rPr>
      <w:i/>
      <w:iCs/>
      <w:sz w:val="18"/>
      <w:szCs w:val="18"/>
    </w:rPr>
  </w:style>
  <w:style w:type="table" w:customStyle="1" w:styleId="Tabellirapport">
    <w:name w:val="Tabell i rapport"/>
    <w:basedOn w:val="Tabell-profesjonell"/>
    <w:uiPriority w:val="99"/>
    <w:rsid w:val="00D14372"/>
    <w:rPr>
      <w:rFonts w:ascii="Arial" w:hAnsi="Arial"/>
      <w:lang w:val="nb-NO" w:eastAsia="nb-NO"/>
    </w:rPr>
    <w:tblPr/>
    <w:tcPr>
      <w:shd w:val="clear" w:color="auto" w:fill="FFFFFF" w:themeFill="background1"/>
    </w:tcPr>
    <w:tblStylePr w:type="firstRow">
      <w:rPr>
        <w:rFonts w:ascii="Arial" w:hAnsi="Arial"/>
        <w:b/>
        <w:bCs/>
        <w:color w:val="auto"/>
        <w:sz w:val="18"/>
      </w:rPr>
      <w:tblPr/>
      <w:tcPr>
        <w:tcBorders>
          <w:tl2br w:val="none" w:sz="0" w:space="0" w:color="auto"/>
          <w:tr2bl w:val="none" w:sz="0" w:space="0" w:color="auto"/>
        </w:tcBorders>
        <w:shd w:val="clear" w:color="auto" w:fill="D9D9D9" w:themeFill="background1" w:themeFillShade="D9"/>
      </w:tcPr>
    </w:tblStylePr>
  </w:style>
  <w:style w:type="table" w:styleId="Tabell-profesjonell">
    <w:name w:val="Table Professional"/>
    <w:basedOn w:val="Vanligtabell"/>
    <w:semiHidden/>
    <w:unhideWhenUsed/>
    <w:rsid w:val="007B355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Plassholdertekst">
    <w:name w:val="Placeholder Text"/>
    <w:basedOn w:val="Standardskriftforavsnitt"/>
    <w:uiPriority w:val="99"/>
    <w:semiHidden/>
    <w:rsid w:val="00F46F90"/>
    <w:rPr>
      <w:color w:val="808080"/>
    </w:rPr>
  </w:style>
  <w:style w:type="paragraph" w:customStyle="1" w:styleId="Vedlegg">
    <w:name w:val="Vedlegg"/>
    <w:basedOn w:val="Rapporttekst"/>
    <w:next w:val="Rapporttekst"/>
    <w:link w:val="VedleggTegn"/>
    <w:qFormat/>
    <w:rsid w:val="00EE4BA4"/>
    <w:pPr>
      <w:numPr>
        <w:numId w:val="4"/>
      </w:numPr>
      <w:ind w:left="851"/>
    </w:pPr>
    <w:rPr>
      <w:b/>
      <w:sz w:val="32"/>
    </w:rPr>
  </w:style>
  <w:style w:type="character" w:customStyle="1" w:styleId="VedleggTegn">
    <w:name w:val="Vedlegg Tegn"/>
    <w:basedOn w:val="RapporttekstTegn"/>
    <w:link w:val="Vedlegg"/>
    <w:rsid w:val="00EE4BA4"/>
    <w:rPr>
      <w:rFonts w:ascii="Arial" w:hAnsi="Arial"/>
      <w:b/>
      <w:sz w:val="32"/>
      <w:lang w:val="nb-NO"/>
    </w:rPr>
  </w:style>
  <w:style w:type="paragraph" w:styleId="INNH9">
    <w:name w:val="toc 9"/>
    <w:basedOn w:val="Normal"/>
    <w:next w:val="Normal"/>
    <w:autoRedefine/>
    <w:uiPriority w:val="39"/>
    <w:unhideWhenUsed/>
    <w:rsid w:val="0046262E"/>
    <w:pPr>
      <w:tabs>
        <w:tab w:val="left" w:pos="1985"/>
        <w:tab w:val="right" w:leader="dot" w:pos="9629"/>
      </w:tabs>
      <w:spacing w:after="100"/>
      <w:ind w:left="1985" w:hanging="1134"/>
    </w:pPr>
  </w:style>
  <w:style w:type="paragraph" w:styleId="Punktliste">
    <w:name w:val="List Bullet"/>
    <w:basedOn w:val="Normal"/>
    <w:semiHidden/>
    <w:unhideWhenUsed/>
    <w:rsid w:val="00FD48C5"/>
    <w:pPr>
      <w:numPr>
        <w:numId w:val="34"/>
      </w:numPr>
      <w:contextualSpacing/>
    </w:pPr>
  </w:style>
  <w:style w:type="paragraph" w:styleId="Nummerertliste">
    <w:name w:val="List Number"/>
    <w:basedOn w:val="Normal"/>
    <w:rsid w:val="00FD48C5"/>
    <w:pPr>
      <w:numPr>
        <w:numId w:val="35"/>
      </w:numPr>
      <w:contextualSpacing/>
    </w:pPr>
  </w:style>
  <w:style w:type="character" w:customStyle="1" w:styleId="Overskrift2Tegn">
    <w:name w:val="Overskrift 2 Tegn"/>
    <w:basedOn w:val="Standardskriftforavsnitt"/>
    <w:link w:val="Overskrift2"/>
    <w:rsid w:val="00684D0D"/>
    <w:rPr>
      <w:rFonts w:ascii="Arial" w:hAnsi="Arial"/>
      <w:b/>
      <w:sz w:val="28"/>
      <w:lang w:val="nb-NO"/>
    </w:rPr>
  </w:style>
  <w:style w:type="character" w:styleId="Ulstomtale">
    <w:name w:val="Unresolved Mention"/>
    <w:basedOn w:val="Standardskriftforavsnitt"/>
    <w:uiPriority w:val="99"/>
    <w:semiHidden/>
    <w:unhideWhenUsed/>
    <w:rsid w:val="0096051F"/>
    <w:rPr>
      <w:color w:val="605E5C"/>
      <w:shd w:val="clear" w:color="auto" w:fill="E1DFDD"/>
    </w:rPr>
  </w:style>
  <w:style w:type="character" w:customStyle="1" w:styleId="Overskrift1Tegn">
    <w:name w:val="Overskrift 1 Tegn"/>
    <w:basedOn w:val="Standardskriftforavsnitt"/>
    <w:link w:val="Overskrift1"/>
    <w:rsid w:val="004F44C3"/>
    <w:rPr>
      <w:rFonts w:ascii="Arial" w:hAnsi="Arial"/>
      <w:b/>
      <w:kern w:val="28"/>
      <w:sz w:val="32"/>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102874">
      <w:bodyDiv w:val="1"/>
      <w:marLeft w:val="0"/>
      <w:marRight w:val="0"/>
      <w:marTop w:val="0"/>
      <w:marBottom w:val="0"/>
      <w:divBdr>
        <w:top w:val="none" w:sz="0" w:space="0" w:color="auto"/>
        <w:left w:val="none" w:sz="0" w:space="0" w:color="auto"/>
        <w:bottom w:val="none" w:sz="0" w:space="0" w:color="auto"/>
        <w:right w:val="none" w:sz="0" w:space="0" w:color="auto"/>
      </w:divBdr>
    </w:div>
    <w:div w:id="159514905">
      <w:bodyDiv w:val="1"/>
      <w:marLeft w:val="0"/>
      <w:marRight w:val="0"/>
      <w:marTop w:val="0"/>
      <w:marBottom w:val="0"/>
      <w:divBdr>
        <w:top w:val="none" w:sz="0" w:space="0" w:color="auto"/>
        <w:left w:val="none" w:sz="0" w:space="0" w:color="auto"/>
        <w:bottom w:val="none" w:sz="0" w:space="0" w:color="auto"/>
        <w:right w:val="none" w:sz="0" w:space="0" w:color="auto"/>
      </w:divBdr>
    </w:div>
    <w:div w:id="426341416">
      <w:bodyDiv w:val="1"/>
      <w:marLeft w:val="0"/>
      <w:marRight w:val="0"/>
      <w:marTop w:val="0"/>
      <w:marBottom w:val="0"/>
      <w:divBdr>
        <w:top w:val="none" w:sz="0" w:space="0" w:color="auto"/>
        <w:left w:val="none" w:sz="0" w:space="0" w:color="auto"/>
        <w:bottom w:val="none" w:sz="0" w:space="0" w:color="auto"/>
        <w:right w:val="none" w:sz="0" w:space="0" w:color="auto"/>
      </w:divBdr>
    </w:div>
    <w:div w:id="696124001">
      <w:bodyDiv w:val="1"/>
      <w:marLeft w:val="0"/>
      <w:marRight w:val="0"/>
      <w:marTop w:val="0"/>
      <w:marBottom w:val="0"/>
      <w:divBdr>
        <w:top w:val="none" w:sz="0" w:space="0" w:color="auto"/>
        <w:left w:val="none" w:sz="0" w:space="0" w:color="auto"/>
        <w:bottom w:val="none" w:sz="0" w:space="0" w:color="auto"/>
        <w:right w:val="none" w:sz="0" w:space="0" w:color="auto"/>
      </w:divBdr>
      <w:divsChild>
        <w:div w:id="1310675620">
          <w:marLeft w:val="0"/>
          <w:marRight w:val="0"/>
          <w:marTop w:val="0"/>
          <w:marBottom w:val="0"/>
          <w:divBdr>
            <w:top w:val="none" w:sz="0" w:space="0" w:color="auto"/>
            <w:left w:val="none" w:sz="0" w:space="0" w:color="auto"/>
            <w:bottom w:val="none" w:sz="0" w:space="0" w:color="auto"/>
            <w:right w:val="none" w:sz="0" w:space="0" w:color="auto"/>
          </w:divBdr>
        </w:div>
        <w:div w:id="43409056">
          <w:marLeft w:val="0"/>
          <w:marRight w:val="0"/>
          <w:marTop w:val="0"/>
          <w:marBottom w:val="0"/>
          <w:divBdr>
            <w:top w:val="none" w:sz="0" w:space="0" w:color="auto"/>
            <w:left w:val="none" w:sz="0" w:space="0" w:color="auto"/>
            <w:bottom w:val="none" w:sz="0" w:space="0" w:color="auto"/>
            <w:right w:val="none" w:sz="0" w:space="0" w:color="auto"/>
          </w:divBdr>
        </w:div>
        <w:div w:id="1312753121">
          <w:marLeft w:val="0"/>
          <w:marRight w:val="0"/>
          <w:marTop w:val="0"/>
          <w:marBottom w:val="0"/>
          <w:divBdr>
            <w:top w:val="none" w:sz="0" w:space="0" w:color="auto"/>
            <w:left w:val="none" w:sz="0" w:space="0" w:color="auto"/>
            <w:bottom w:val="none" w:sz="0" w:space="0" w:color="auto"/>
            <w:right w:val="none" w:sz="0" w:space="0" w:color="auto"/>
          </w:divBdr>
        </w:div>
        <w:div w:id="376204536">
          <w:marLeft w:val="0"/>
          <w:marRight w:val="0"/>
          <w:marTop w:val="0"/>
          <w:marBottom w:val="0"/>
          <w:divBdr>
            <w:top w:val="none" w:sz="0" w:space="0" w:color="auto"/>
            <w:left w:val="none" w:sz="0" w:space="0" w:color="auto"/>
            <w:bottom w:val="none" w:sz="0" w:space="0" w:color="auto"/>
            <w:right w:val="none" w:sz="0" w:space="0" w:color="auto"/>
          </w:divBdr>
        </w:div>
        <w:div w:id="63256947">
          <w:marLeft w:val="0"/>
          <w:marRight w:val="0"/>
          <w:marTop w:val="0"/>
          <w:marBottom w:val="0"/>
          <w:divBdr>
            <w:top w:val="none" w:sz="0" w:space="0" w:color="auto"/>
            <w:left w:val="none" w:sz="0" w:space="0" w:color="auto"/>
            <w:bottom w:val="none" w:sz="0" w:space="0" w:color="auto"/>
            <w:right w:val="none" w:sz="0" w:space="0" w:color="auto"/>
          </w:divBdr>
        </w:div>
        <w:div w:id="302587548">
          <w:marLeft w:val="0"/>
          <w:marRight w:val="0"/>
          <w:marTop w:val="0"/>
          <w:marBottom w:val="0"/>
          <w:divBdr>
            <w:top w:val="none" w:sz="0" w:space="0" w:color="auto"/>
            <w:left w:val="none" w:sz="0" w:space="0" w:color="auto"/>
            <w:bottom w:val="none" w:sz="0" w:space="0" w:color="auto"/>
            <w:right w:val="none" w:sz="0" w:space="0" w:color="auto"/>
          </w:divBdr>
        </w:div>
        <w:div w:id="1754425749">
          <w:marLeft w:val="0"/>
          <w:marRight w:val="0"/>
          <w:marTop w:val="0"/>
          <w:marBottom w:val="0"/>
          <w:divBdr>
            <w:top w:val="none" w:sz="0" w:space="0" w:color="auto"/>
            <w:left w:val="none" w:sz="0" w:space="0" w:color="auto"/>
            <w:bottom w:val="none" w:sz="0" w:space="0" w:color="auto"/>
            <w:right w:val="none" w:sz="0" w:space="0" w:color="auto"/>
          </w:divBdr>
        </w:div>
        <w:div w:id="744765105">
          <w:marLeft w:val="0"/>
          <w:marRight w:val="0"/>
          <w:marTop w:val="0"/>
          <w:marBottom w:val="0"/>
          <w:divBdr>
            <w:top w:val="none" w:sz="0" w:space="0" w:color="auto"/>
            <w:left w:val="none" w:sz="0" w:space="0" w:color="auto"/>
            <w:bottom w:val="none" w:sz="0" w:space="0" w:color="auto"/>
            <w:right w:val="none" w:sz="0" w:space="0" w:color="auto"/>
          </w:divBdr>
        </w:div>
      </w:divsChild>
    </w:div>
    <w:div w:id="697589393">
      <w:bodyDiv w:val="1"/>
      <w:marLeft w:val="0"/>
      <w:marRight w:val="0"/>
      <w:marTop w:val="0"/>
      <w:marBottom w:val="0"/>
      <w:divBdr>
        <w:top w:val="none" w:sz="0" w:space="0" w:color="auto"/>
        <w:left w:val="none" w:sz="0" w:space="0" w:color="auto"/>
        <w:bottom w:val="none" w:sz="0" w:space="0" w:color="auto"/>
        <w:right w:val="none" w:sz="0" w:space="0" w:color="auto"/>
      </w:divBdr>
    </w:div>
    <w:div w:id="908275130">
      <w:bodyDiv w:val="1"/>
      <w:marLeft w:val="0"/>
      <w:marRight w:val="0"/>
      <w:marTop w:val="0"/>
      <w:marBottom w:val="0"/>
      <w:divBdr>
        <w:top w:val="none" w:sz="0" w:space="0" w:color="auto"/>
        <w:left w:val="none" w:sz="0" w:space="0" w:color="auto"/>
        <w:bottom w:val="none" w:sz="0" w:space="0" w:color="auto"/>
        <w:right w:val="none" w:sz="0" w:space="0" w:color="auto"/>
      </w:divBdr>
    </w:div>
    <w:div w:id="943457728">
      <w:bodyDiv w:val="1"/>
      <w:marLeft w:val="0"/>
      <w:marRight w:val="0"/>
      <w:marTop w:val="0"/>
      <w:marBottom w:val="0"/>
      <w:divBdr>
        <w:top w:val="none" w:sz="0" w:space="0" w:color="auto"/>
        <w:left w:val="none" w:sz="0" w:space="0" w:color="auto"/>
        <w:bottom w:val="none" w:sz="0" w:space="0" w:color="auto"/>
        <w:right w:val="none" w:sz="0" w:space="0" w:color="auto"/>
      </w:divBdr>
    </w:div>
    <w:div w:id="1074933050">
      <w:bodyDiv w:val="1"/>
      <w:marLeft w:val="0"/>
      <w:marRight w:val="0"/>
      <w:marTop w:val="0"/>
      <w:marBottom w:val="0"/>
      <w:divBdr>
        <w:top w:val="none" w:sz="0" w:space="0" w:color="auto"/>
        <w:left w:val="none" w:sz="0" w:space="0" w:color="auto"/>
        <w:bottom w:val="none" w:sz="0" w:space="0" w:color="auto"/>
        <w:right w:val="none" w:sz="0" w:space="0" w:color="auto"/>
      </w:divBdr>
    </w:div>
    <w:div w:id="1453480621">
      <w:bodyDiv w:val="1"/>
      <w:marLeft w:val="0"/>
      <w:marRight w:val="0"/>
      <w:marTop w:val="0"/>
      <w:marBottom w:val="0"/>
      <w:divBdr>
        <w:top w:val="none" w:sz="0" w:space="0" w:color="auto"/>
        <w:left w:val="none" w:sz="0" w:space="0" w:color="auto"/>
        <w:bottom w:val="none" w:sz="0" w:space="0" w:color="auto"/>
        <w:right w:val="none" w:sz="0" w:space="0" w:color="auto"/>
      </w:divBdr>
    </w:div>
    <w:div w:id="1494179936">
      <w:bodyDiv w:val="1"/>
      <w:marLeft w:val="0"/>
      <w:marRight w:val="0"/>
      <w:marTop w:val="0"/>
      <w:marBottom w:val="0"/>
      <w:divBdr>
        <w:top w:val="none" w:sz="0" w:space="0" w:color="auto"/>
        <w:left w:val="none" w:sz="0" w:space="0" w:color="auto"/>
        <w:bottom w:val="none" w:sz="0" w:space="0" w:color="auto"/>
        <w:right w:val="none" w:sz="0" w:space="0" w:color="auto"/>
      </w:divBdr>
    </w:div>
    <w:div w:id="1591960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7.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6.png"/><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image" Target="media/image5.png"/><Relationship Id="rId28" Type="http://schemas.openxmlformats.org/officeDocument/2006/relationships/image" Target="media/image10.png"/><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image" Target="media/image13.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image" Target="media/image4.png"/><Relationship Id="rId27" Type="http://schemas.openxmlformats.org/officeDocument/2006/relationships/image" Target="media/image9.png"/><Relationship Id="rId30" Type="http://schemas.openxmlformats.org/officeDocument/2006/relationships/image" Target="media/image12.png"/><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SWECO\SOTS\TEMPLATES\SwecoNorm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9614955CE95234990C6BC14ABD3FAE3" ma:contentTypeVersion="0" ma:contentTypeDescription="Opprett et nytt dokument." ma:contentTypeScope="" ma:versionID="fe9ef8de503713edf879c4ec35fbc67c">
  <xsd:schema xmlns:xsd="http://www.w3.org/2001/XMLSchema" xmlns:xs="http://www.w3.org/2001/XMLSchema" xmlns:p="http://schemas.microsoft.com/office/2006/metadata/properties" targetNamespace="http://schemas.microsoft.com/office/2006/metadata/properties" ma:root="true" ma:fieldsID="f896e1be4bfe4151f92194b1d227f00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BEEE5-DC6E-488F-890A-548D921F614B}"/>
</file>

<file path=customXml/itemProps2.xml><?xml version="1.0" encoding="utf-8"?>
<ds:datastoreItem xmlns:ds="http://schemas.openxmlformats.org/officeDocument/2006/customXml" ds:itemID="{681E0EB8-BBF2-443B-AEA6-A3EE9794CCE2}">
  <ds:schemaRefs>
    <ds:schemaRef ds:uri="http://schemas.microsoft.com/sharepoint/v3/contenttype/forms"/>
  </ds:schemaRefs>
</ds:datastoreItem>
</file>

<file path=customXml/itemProps3.xml><?xml version="1.0" encoding="utf-8"?>
<ds:datastoreItem xmlns:ds="http://schemas.openxmlformats.org/officeDocument/2006/customXml" ds:itemID="{981B4806-030A-490C-9FA0-8805695392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3DC4F2-F8CC-4FEE-92F4-85DF9E8B8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SwecoNormal.dotx</Template>
  <TotalTime>3743</TotalTime>
  <Pages>19</Pages>
  <Words>3524</Words>
  <Characters>18682</Characters>
  <Application>Microsoft Office Word</Application>
  <DocSecurity>0</DocSecurity>
  <Lines>155</Lines>
  <Paragraphs>44</Paragraphs>
  <ScaleCrop>false</ScaleCrop>
  <HeadingPairs>
    <vt:vector size="6" baseType="variant">
      <vt:variant>
        <vt:lpstr>Tittel</vt:lpstr>
      </vt:variant>
      <vt:variant>
        <vt:i4>1</vt:i4>
      </vt:variant>
      <vt:variant>
        <vt:lpstr>Rubrik</vt:lpstr>
      </vt:variant>
      <vt:variant>
        <vt:i4>1</vt:i4>
      </vt:variant>
      <vt:variant>
        <vt:lpstr>Title</vt:lpstr>
      </vt:variant>
      <vt:variant>
        <vt:i4>1</vt:i4>
      </vt:variant>
    </vt:vector>
  </HeadingPairs>
  <TitlesOfParts>
    <vt:vector size="3" baseType="lpstr">
      <vt:lpstr/>
      <vt:lpstr>Memo</vt:lpstr>
      <vt:lpstr>Memo</vt:lpstr>
    </vt:vector>
  </TitlesOfParts>
  <Company>Sweco Norge AS</Company>
  <LinksUpToDate>false</LinksUpToDate>
  <CharactersWithSpaces>22162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André Kristian Kjøstvedt</dc:creator>
  <cp:lastModifiedBy>Trine Lundgren</cp:lastModifiedBy>
  <cp:revision>134</cp:revision>
  <cp:lastPrinted>2019-08-15T07:24:00Z</cp:lastPrinted>
  <dcterms:created xsi:type="dcterms:W3CDTF">2022-12-31T15:44:00Z</dcterms:created>
  <dcterms:modified xsi:type="dcterms:W3CDTF">2026-04-07T11:46:00Z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weco_TemplateName">
    <vt:lpwstr>Memo</vt:lpwstr>
  </property>
  <property fmtid="{D5CDD505-2E9C-101B-9397-08002B2CF9AE}" pid="3" name="SOTS">
    <vt:lpwstr>memo01.docx 2012-03-28</vt:lpwstr>
  </property>
  <property fmtid="{D5CDD505-2E9C-101B-9397-08002B2CF9AE}" pid="4" name="Sweco_Language">
    <vt:lpwstr>NO</vt:lpwstr>
  </property>
  <property fmtid="{D5CDD505-2E9C-101B-9397-08002B2CF9AE}" pid="5" name="Sweco_CompanyNo">
    <vt:lpwstr>102</vt:lpwstr>
  </property>
  <property fmtid="{D5CDD505-2E9C-101B-9397-08002B2CF9AE}" pid="6" name="Sweco_TemplateFileName">
    <vt:lpwstr>NO\repo02.docx</vt:lpwstr>
  </property>
  <property fmtid="{D5CDD505-2E9C-101B-9397-08002B2CF9AE}" pid="7" name="ContentTypeId">
    <vt:lpwstr>0x010100C9614955CE95234990C6BC14ABD3FAE3</vt:lpwstr>
  </property>
  <property fmtid="{D5CDD505-2E9C-101B-9397-08002B2CF9AE}" pid="8" name="MSIP_Label_43f08ec5-d6d9-4227-8387-ccbfcb3632c4_Enabled">
    <vt:lpwstr>true</vt:lpwstr>
  </property>
  <property fmtid="{D5CDD505-2E9C-101B-9397-08002B2CF9AE}" pid="9" name="MSIP_Label_43f08ec5-d6d9-4227-8387-ccbfcb3632c4_SetDate">
    <vt:lpwstr>2021-02-17T13:35:26Z</vt:lpwstr>
  </property>
  <property fmtid="{D5CDD505-2E9C-101B-9397-08002B2CF9AE}" pid="10" name="MSIP_Label_43f08ec5-d6d9-4227-8387-ccbfcb3632c4_Method">
    <vt:lpwstr>Standard</vt:lpwstr>
  </property>
  <property fmtid="{D5CDD505-2E9C-101B-9397-08002B2CF9AE}" pid="11" name="MSIP_Label_43f08ec5-d6d9-4227-8387-ccbfcb3632c4_Name">
    <vt:lpwstr>Sweco Restricted</vt:lpwstr>
  </property>
  <property fmtid="{D5CDD505-2E9C-101B-9397-08002B2CF9AE}" pid="12" name="MSIP_Label_43f08ec5-d6d9-4227-8387-ccbfcb3632c4_SiteId">
    <vt:lpwstr>b7872ef0-9a00-4c18-8a4a-c7d25c778a9e</vt:lpwstr>
  </property>
  <property fmtid="{D5CDD505-2E9C-101B-9397-08002B2CF9AE}" pid="13" name="MSIP_Label_43f08ec5-d6d9-4227-8387-ccbfcb3632c4_ActionId">
    <vt:lpwstr>96402e37-7eec-4732-a89b-0000db67575f</vt:lpwstr>
  </property>
  <property fmtid="{D5CDD505-2E9C-101B-9397-08002B2CF9AE}" pid="14" name="MSIP_Label_43f08ec5-d6d9-4227-8387-ccbfcb3632c4_ContentBits">
    <vt:lpwstr>0</vt:lpwstr>
  </property>
</Properties>
</file>